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58E2" w:rsidRPr="00E058E2" w:rsidRDefault="00C22AED" w:rsidP="00E058E2">
      <w:pPr>
        <w:pStyle w:val="Body"/>
        <w:jc w:val="center"/>
        <w:rPr>
          <w:b/>
        </w:rPr>
      </w:pPr>
      <w:r>
        <w:rPr>
          <w:b/>
        </w:rPr>
        <w:t>SCHEDUL</w:t>
      </w:r>
      <w:bookmarkStart w:id="0" w:name="_GoBack"/>
      <w:bookmarkEnd w:id="0"/>
      <w:r>
        <w:rPr>
          <w:b/>
        </w:rPr>
        <w:t>E 17</w:t>
      </w:r>
    </w:p>
    <w:p w:rsidR="00E058E2" w:rsidRDefault="00E058E2" w:rsidP="00E058E2">
      <w:pPr>
        <w:pStyle w:val="Body"/>
        <w:jc w:val="center"/>
        <w:rPr>
          <w:b/>
        </w:rPr>
      </w:pPr>
      <w:r w:rsidRPr="00E058E2">
        <w:rPr>
          <w:b/>
        </w:rPr>
        <w:t>CHANGE CONTROL PROCEDURE</w:t>
      </w:r>
    </w:p>
    <w:p w:rsidR="00A32D6B" w:rsidRPr="00205ABB" w:rsidRDefault="00A32D6B" w:rsidP="00A32D6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32D6B" w:rsidRPr="00205ABB" w:rsidTr="00707490">
        <w:tc>
          <w:tcPr>
            <w:tcW w:w="1471"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COMMENT</w:t>
            </w:r>
          </w:p>
        </w:tc>
      </w:tr>
      <w:tr w:rsidR="007B42E0" w:rsidTr="00D6038C">
        <w:tblPrEx>
          <w:tblCellMar>
            <w:left w:w="0" w:type="dxa"/>
            <w:right w:w="0" w:type="dxa"/>
          </w:tblCellMar>
        </w:tblPrEx>
        <w:tc>
          <w:tcPr>
            <w:tcW w:w="1471" w:type="dxa"/>
            <w:tcMar>
              <w:top w:w="0" w:type="dxa"/>
              <w:left w:w="108" w:type="dxa"/>
              <w:bottom w:w="0" w:type="dxa"/>
              <w:right w:w="108" w:type="dxa"/>
            </w:tcMar>
            <w:hideMark/>
          </w:tcPr>
          <w:p w:rsidR="007B42E0" w:rsidRDefault="007B42E0"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7B42E0" w:rsidRDefault="00BD6FFD" w:rsidP="004977E3">
            <w:pPr>
              <w:keepNext/>
              <w:spacing w:before="120" w:after="120"/>
              <w:ind w:left="57" w:right="57"/>
              <w:rPr>
                <w:rFonts w:eastAsiaTheme="minorHAnsi"/>
                <w:b/>
                <w:bCs/>
                <w:sz w:val="22"/>
                <w:szCs w:val="22"/>
                <w:lang w:eastAsia="en-US"/>
              </w:rPr>
            </w:pPr>
            <w:r>
              <w:rPr>
                <w:b/>
                <w:bCs/>
                <w:snapToGrid w:val="0"/>
              </w:rPr>
              <w:t xml:space="preserve">October </w:t>
            </w:r>
            <w:r w:rsidR="004977E3">
              <w:rPr>
                <w:b/>
                <w:bCs/>
                <w:snapToGrid w:val="0"/>
              </w:rPr>
              <w:t>2019</w:t>
            </w:r>
          </w:p>
        </w:tc>
        <w:tc>
          <w:tcPr>
            <w:tcW w:w="5210" w:type="dxa"/>
            <w:tcMar>
              <w:top w:w="0" w:type="dxa"/>
              <w:left w:w="108" w:type="dxa"/>
              <w:bottom w:w="0" w:type="dxa"/>
              <w:right w:w="108" w:type="dxa"/>
            </w:tcMar>
            <w:hideMark/>
          </w:tcPr>
          <w:p w:rsidR="007B42E0" w:rsidRDefault="004977E3" w:rsidP="00BB1CEB">
            <w:pPr>
              <w:keepNext/>
              <w:spacing w:before="120" w:after="120"/>
              <w:ind w:left="57" w:right="57"/>
              <w:rPr>
                <w:rFonts w:eastAsiaTheme="minorHAnsi"/>
                <w:b/>
                <w:bCs/>
                <w:sz w:val="22"/>
                <w:szCs w:val="22"/>
                <w:lang w:eastAsia="en-US"/>
              </w:rPr>
            </w:pPr>
            <w:r>
              <w:rPr>
                <w:b/>
                <w:bCs/>
              </w:rPr>
              <w:t>Execution version</w:t>
            </w:r>
          </w:p>
        </w:tc>
      </w:tr>
    </w:tbl>
    <w:p w:rsidR="00A32D6B" w:rsidRDefault="00A32D6B" w:rsidP="00E058E2">
      <w:pPr>
        <w:pStyle w:val="Body"/>
        <w:jc w:val="center"/>
        <w:rPr>
          <w:b/>
        </w:rPr>
      </w:pPr>
    </w:p>
    <w:p w:rsidR="00E058E2" w:rsidRPr="00E058E2" w:rsidRDefault="00E058E2" w:rsidP="00E058E2">
      <w:pPr>
        <w:pStyle w:val="Level1"/>
        <w:keepNext/>
        <w:rPr>
          <w:rStyle w:val="Level1asHeadingtext"/>
        </w:rPr>
      </w:pPr>
      <w:r w:rsidRPr="00E058E2">
        <w:rPr>
          <w:rStyle w:val="Level1asHeadingtext"/>
        </w:rPr>
        <w:t>DEFINITIONS</w:t>
      </w:r>
    </w:p>
    <w:p w:rsidR="00E058E2" w:rsidRDefault="00E058E2" w:rsidP="00E058E2">
      <w:pPr>
        <w:pStyle w:val="Body1"/>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3701"/>
      </w:tblGrid>
      <w:tr w:rsidR="00E058E2" w:rsidTr="006A42AF">
        <w:tc>
          <w:tcPr>
            <w:tcW w:w="3953" w:type="dxa"/>
          </w:tcPr>
          <w:p w:rsidR="00E058E2" w:rsidRPr="00E058E2" w:rsidRDefault="00E058E2" w:rsidP="00E058E2">
            <w:pPr>
              <w:pStyle w:val="Body1"/>
              <w:ind w:left="0"/>
              <w:rPr>
                <w:b/>
              </w:rPr>
            </w:pPr>
            <w:r w:rsidRPr="00E058E2">
              <w:rPr>
                <w:b/>
              </w:rPr>
              <w:t>"Authority Change Manager"</w:t>
            </w:r>
          </w:p>
        </w:tc>
        <w:tc>
          <w:tcPr>
            <w:tcW w:w="3701" w:type="dxa"/>
          </w:tcPr>
          <w:p w:rsidR="00E058E2" w:rsidRDefault="00E058E2" w:rsidP="00E058E2">
            <w:pPr>
              <w:pStyle w:val="Body1"/>
              <w:ind w:left="0"/>
            </w:pPr>
            <w:r>
              <w:t>the person appointed to that position by the Authority from time to time and notified in writing to the Supplier or, if no person is notified, the Authority Representative</w:t>
            </w:r>
            <w:r w:rsidR="006A42AF">
              <w:t>;</w:t>
            </w:r>
          </w:p>
        </w:tc>
      </w:tr>
      <w:tr w:rsidR="00E058E2" w:rsidTr="006A42AF">
        <w:tc>
          <w:tcPr>
            <w:tcW w:w="3953" w:type="dxa"/>
          </w:tcPr>
          <w:p w:rsidR="00E058E2" w:rsidRDefault="00E058E2" w:rsidP="00E058E2">
            <w:pPr>
              <w:pStyle w:val="Body1"/>
              <w:ind w:left="0"/>
            </w:pPr>
            <w:r>
              <w:t>"</w:t>
            </w:r>
            <w:r w:rsidRPr="00E058E2">
              <w:rPr>
                <w:b/>
              </w:rPr>
              <w:t>Change Communication</w:t>
            </w:r>
            <w:r>
              <w:t>"</w:t>
            </w:r>
          </w:p>
        </w:tc>
        <w:tc>
          <w:tcPr>
            <w:tcW w:w="3701" w:type="dxa"/>
          </w:tcPr>
          <w:p w:rsidR="00E058E2" w:rsidRDefault="00E058E2" w:rsidP="00E058E2">
            <w:pPr>
              <w:pStyle w:val="Body1"/>
              <w:ind w:left="0"/>
            </w:pPr>
            <w:r>
              <w:t>any Change Request, Impact Assessment, Change Authorisation Note or other communication sent or required to be sent pursuant to this Schedule</w:t>
            </w:r>
            <w:r w:rsidR="006A42AF">
              <w:t>;</w:t>
            </w:r>
          </w:p>
        </w:tc>
      </w:tr>
      <w:tr w:rsidR="00E1460A" w:rsidTr="001E240A">
        <w:tc>
          <w:tcPr>
            <w:tcW w:w="3953" w:type="dxa"/>
          </w:tcPr>
          <w:p w:rsidR="00E1460A" w:rsidRDefault="00E1460A" w:rsidP="001E240A">
            <w:pPr>
              <w:pStyle w:val="Body1"/>
              <w:ind w:left="0"/>
            </w:pPr>
            <w:r>
              <w:t>"</w:t>
            </w:r>
            <w:r w:rsidRPr="00E058E2">
              <w:rPr>
                <w:b/>
              </w:rPr>
              <w:t>Impact Assessment Estimate</w:t>
            </w:r>
            <w:r>
              <w:t>"</w:t>
            </w:r>
          </w:p>
        </w:tc>
        <w:tc>
          <w:tcPr>
            <w:tcW w:w="3701" w:type="dxa"/>
          </w:tcPr>
          <w:p w:rsidR="00E1460A" w:rsidRDefault="00E1460A" w:rsidP="001E240A">
            <w:pPr>
              <w:pStyle w:val="Body1"/>
              <w:ind w:left="0"/>
            </w:pPr>
            <w:r>
              <w:t xml:space="preserve">has the meaning given in Paragraph </w:t>
            </w:r>
            <w:r>
              <w:fldChar w:fldCharType="begin"/>
            </w:r>
            <w:r>
              <w:instrText xml:space="preserve"> REF _Ref469048500 \r \h </w:instrText>
            </w:r>
            <w:r>
              <w:fldChar w:fldCharType="separate"/>
            </w:r>
            <w:r w:rsidR="005A34A5">
              <w:t>4.3</w:t>
            </w:r>
            <w:r>
              <w:fldChar w:fldCharType="end"/>
            </w:r>
            <w:r>
              <w:t>;</w:t>
            </w:r>
          </w:p>
        </w:tc>
      </w:tr>
      <w:tr w:rsidR="00E058E2" w:rsidTr="006A42AF">
        <w:tc>
          <w:tcPr>
            <w:tcW w:w="3953" w:type="dxa"/>
          </w:tcPr>
          <w:p w:rsidR="00E058E2" w:rsidRDefault="00E058E2" w:rsidP="00E1460A">
            <w:pPr>
              <w:pStyle w:val="Body1"/>
              <w:ind w:left="0"/>
            </w:pPr>
            <w:r>
              <w:t>"</w:t>
            </w:r>
            <w:r w:rsidRPr="00E058E2">
              <w:rPr>
                <w:b/>
              </w:rPr>
              <w:t>Impact Assessment</w:t>
            </w:r>
            <w:r>
              <w:t>"</w:t>
            </w:r>
          </w:p>
        </w:tc>
        <w:tc>
          <w:tcPr>
            <w:tcW w:w="3701" w:type="dxa"/>
          </w:tcPr>
          <w:p w:rsidR="00E058E2" w:rsidRDefault="00E1460A" w:rsidP="00E1460A">
            <w:pPr>
              <w:pStyle w:val="Body1"/>
              <w:ind w:left="0"/>
            </w:pPr>
            <w:r>
              <w:t xml:space="preserve">an assessment of a Change Request in accordance with </w:t>
            </w:r>
            <w:r w:rsidR="00E058E2">
              <w:t xml:space="preserve">Paragraph </w:t>
            </w:r>
            <w:r>
              <w:fldChar w:fldCharType="begin"/>
            </w:r>
            <w:r>
              <w:instrText xml:space="preserve"> REF _Ref469048493 \r \h </w:instrText>
            </w:r>
            <w:r>
              <w:fldChar w:fldCharType="separate"/>
            </w:r>
            <w:r w:rsidR="005A34A5">
              <w:t>5</w:t>
            </w:r>
            <w:r>
              <w:fldChar w:fldCharType="end"/>
            </w:r>
            <w:r w:rsidR="006A42AF">
              <w:t>;</w:t>
            </w:r>
          </w:p>
        </w:tc>
      </w:tr>
      <w:tr w:rsidR="00E058E2" w:rsidTr="006A42AF">
        <w:tc>
          <w:tcPr>
            <w:tcW w:w="3953" w:type="dxa"/>
          </w:tcPr>
          <w:p w:rsidR="00E058E2" w:rsidRDefault="00E058E2" w:rsidP="00E058E2">
            <w:pPr>
              <w:pStyle w:val="Body1"/>
              <w:ind w:left="0"/>
            </w:pPr>
            <w:r>
              <w:t>"</w:t>
            </w:r>
            <w:r w:rsidRPr="00E058E2">
              <w:rPr>
                <w:b/>
              </w:rPr>
              <w:t>Receiving Party</w:t>
            </w:r>
            <w:r>
              <w:t>"</w:t>
            </w:r>
          </w:p>
        </w:tc>
        <w:tc>
          <w:tcPr>
            <w:tcW w:w="3701" w:type="dxa"/>
          </w:tcPr>
          <w:p w:rsidR="00E058E2" w:rsidRDefault="00E058E2" w:rsidP="00E058E2">
            <w:pPr>
              <w:pStyle w:val="Body1"/>
              <w:ind w:left="0"/>
            </w:pPr>
            <w:r>
              <w:t>the Party which receives a proposed Contract Change</w:t>
            </w:r>
            <w:r w:rsidR="006A42AF">
              <w:t>; and</w:t>
            </w:r>
          </w:p>
        </w:tc>
      </w:tr>
      <w:tr w:rsidR="00E058E2" w:rsidTr="006A42AF">
        <w:tc>
          <w:tcPr>
            <w:tcW w:w="3953" w:type="dxa"/>
          </w:tcPr>
          <w:p w:rsidR="00E058E2" w:rsidRDefault="00E058E2" w:rsidP="00E058E2">
            <w:pPr>
              <w:pStyle w:val="Body1"/>
              <w:ind w:left="0"/>
            </w:pPr>
            <w:r>
              <w:t>"</w:t>
            </w:r>
            <w:r w:rsidRPr="00E058E2">
              <w:rPr>
                <w:b/>
              </w:rPr>
              <w:t>Supplier Change Manager</w:t>
            </w:r>
            <w:r>
              <w:t>"</w:t>
            </w:r>
          </w:p>
        </w:tc>
        <w:tc>
          <w:tcPr>
            <w:tcW w:w="3701" w:type="dxa"/>
          </w:tcPr>
          <w:p w:rsidR="00E058E2" w:rsidRDefault="00E058E2" w:rsidP="00E058E2">
            <w:pPr>
              <w:pStyle w:val="Body1"/>
              <w:ind w:left="0"/>
            </w:pPr>
            <w:r>
              <w:t>the person appointed to that position by the Supplier from time to time and notified in writing to the Authority or, if no person is notified, the Supplier Representative</w:t>
            </w:r>
            <w:r w:rsidR="006A42AF">
              <w:t>.</w:t>
            </w:r>
          </w:p>
        </w:tc>
      </w:tr>
    </w:tbl>
    <w:p w:rsidR="00E058E2" w:rsidRPr="00D41B3F" w:rsidRDefault="00E058E2" w:rsidP="00D41B3F">
      <w:pPr>
        <w:pStyle w:val="Level1"/>
        <w:keepNext/>
        <w:rPr>
          <w:rStyle w:val="Level1asHeadingtext"/>
        </w:rPr>
      </w:pPr>
      <w:r w:rsidRPr="00D41B3F">
        <w:rPr>
          <w:rStyle w:val="Level1asHeadingtext"/>
        </w:rPr>
        <w:t>GENERAL PRINCIPLES OF CHANGE CONTROL PROCEDURE</w:t>
      </w:r>
    </w:p>
    <w:p w:rsidR="00E058E2" w:rsidRDefault="00E058E2" w:rsidP="00D41B3F">
      <w:pPr>
        <w:pStyle w:val="Level2"/>
      </w:pPr>
      <w:r>
        <w:t>This Schedule sets out the procedure for dealing with Changes.</w:t>
      </w:r>
      <w:r w:rsidR="0056297E">
        <w:t xml:space="preserve"> </w:t>
      </w:r>
    </w:p>
    <w:p w:rsidR="00E058E2" w:rsidRDefault="00D54E92" w:rsidP="00D41B3F">
      <w:pPr>
        <w:pStyle w:val="Level2"/>
      </w:pPr>
      <w:r>
        <w:t>Administrative Change</w:t>
      </w:r>
      <w:r w:rsidR="00E058E2">
        <w:t xml:space="preserve">s shall be processed in accordance with Paragraph </w:t>
      </w:r>
      <w:r w:rsidR="00FF42E0">
        <w:fldChar w:fldCharType="begin"/>
      </w:r>
      <w:r w:rsidR="00FF42E0">
        <w:instrText xml:space="preserve"> REF _Ref469048516 \r \h </w:instrText>
      </w:r>
      <w:r w:rsidR="00FF42E0">
        <w:fldChar w:fldCharType="separate"/>
      </w:r>
      <w:r w:rsidR="005A34A5">
        <w:t>9</w:t>
      </w:r>
      <w:r w:rsidR="00FF42E0">
        <w:fldChar w:fldCharType="end"/>
      </w:r>
      <w:r w:rsidR="00E058E2">
        <w:t xml:space="preserve">.  If either Party is in doubt about whether a change falls within the definition of an </w:t>
      </w:r>
      <w:r>
        <w:t>Administrative Change</w:t>
      </w:r>
      <w:r w:rsidR="00E058E2">
        <w:t>, then it must be processed as a Contract Change.</w:t>
      </w:r>
    </w:p>
    <w:p w:rsidR="00E058E2" w:rsidRDefault="00E058E2" w:rsidP="00D41B3F">
      <w:pPr>
        <w:pStyle w:val="Level2"/>
      </w:pPr>
      <w:r>
        <w:t>The Parties shall deal with Contract Change as follows:</w:t>
      </w:r>
    </w:p>
    <w:p w:rsidR="00E058E2" w:rsidRDefault="00E058E2" w:rsidP="00D41B3F">
      <w:pPr>
        <w:pStyle w:val="Level3"/>
      </w:pPr>
      <w:r>
        <w:t xml:space="preserve">either Party may request a Contract Change which they shall initiate by issuing a Change Request in accordance with Paragraph </w:t>
      </w:r>
      <w:r w:rsidR="00FF42E0">
        <w:fldChar w:fldCharType="begin"/>
      </w:r>
      <w:r w:rsidR="00FF42E0">
        <w:instrText xml:space="preserve"> REF _Ref469048531 \r \h </w:instrText>
      </w:r>
      <w:r w:rsidR="00FF42E0">
        <w:fldChar w:fldCharType="separate"/>
      </w:r>
      <w:r w:rsidR="005A34A5">
        <w:t>4</w:t>
      </w:r>
      <w:r w:rsidR="00FF42E0">
        <w:fldChar w:fldCharType="end"/>
      </w:r>
      <w:r>
        <w:t>;</w:t>
      </w:r>
    </w:p>
    <w:p w:rsidR="00E058E2" w:rsidRDefault="00E058E2" w:rsidP="00D41B3F">
      <w:pPr>
        <w:pStyle w:val="Level3"/>
      </w:pPr>
      <w:r>
        <w:t xml:space="preserve">unless this Agreement otherwise requires, the Supplier shall assess and document the potential impact of a proposed Contract Change in accordance with Paragraph </w:t>
      </w:r>
      <w:r w:rsidR="00FF42E0">
        <w:fldChar w:fldCharType="begin"/>
      </w:r>
      <w:r w:rsidR="00FF42E0">
        <w:instrText xml:space="preserve"> REF _Ref469048493 \r \h </w:instrText>
      </w:r>
      <w:r w:rsidR="00FF42E0">
        <w:fldChar w:fldCharType="separate"/>
      </w:r>
      <w:r w:rsidR="005A34A5">
        <w:t>5</w:t>
      </w:r>
      <w:r w:rsidR="00FF42E0">
        <w:fldChar w:fldCharType="end"/>
      </w:r>
      <w:r>
        <w:t xml:space="preserve"> before the Contract Change can be either approved or implemented;</w:t>
      </w:r>
    </w:p>
    <w:p w:rsidR="00E058E2" w:rsidRDefault="00E058E2" w:rsidP="00D41B3F">
      <w:pPr>
        <w:pStyle w:val="Level3"/>
      </w:pPr>
      <w:r>
        <w:lastRenderedPageBreak/>
        <w:t xml:space="preserve">the Authority shall have the right to request amendments to a Change Request, approve it or reject it in the manner set out in Paragraph </w:t>
      </w:r>
      <w:r w:rsidR="00FF42E0">
        <w:fldChar w:fldCharType="begin"/>
      </w:r>
      <w:r w:rsidR="00FF42E0">
        <w:instrText xml:space="preserve"> REF _Ref469048550 \r \h </w:instrText>
      </w:r>
      <w:r w:rsidR="00FF42E0">
        <w:fldChar w:fldCharType="separate"/>
      </w:r>
      <w:r w:rsidR="005A34A5">
        <w:t>6</w:t>
      </w:r>
      <w:r w:rsidR="00FF42E0">
        <w:fldChar w:fldCharType="end"/>
      </w:r>
      <w:r>
        <w:t>;</w:t>
      </w:r>
    </w:p>
    <w:p w:rsidR="00E058E2" w:rsidRDefault="00E058E2" w:rsidP="00D41B3F">
      <w:pPr>
        <w:pStyle w:val="Level3"/>
      </w:pPr>
      <w:r>
        <w:t xml:space="preserve">the Supplier shall have the right to reject a Change Request solely in the manner set out in Paragraph </w:t>
      </w:r>
      <w:r w:rsidR="00FF42E0">
        <w:fldChar w:fldCharType="begin"/>
      </w:r>
      <w:r w:rsidR="00FF42E0">
        <w:instrText xml:space="preserve"> REF _Ref469048555 \r \h </w:instrText>
      </w:r>
      <w:r w:rsidR="00FF42E0">
        <w:fldChar w:fldCharType="separate"/>
      </w:r>
      <w:r w:rsidR="005A34A5">
        <w:t>7</w:t>
      </w:r>
      <w:r w:rsidR="00FF42E0">
        <w:fldChar w:fldCharType="end"/>
      </w:r>
      <w:r>
        <w:t>;</w:t>
      </w:r>
    </w:p>
    <w:p w:rsidR="00E058E2" w:rsidRDefault="00E058E2" w:rsidP="00D41B3F">
      <w:pPr>
        <w:pStyle w:val="Level3"/>
      </w:pPr>
      <w:r>
        <w:t xml:space="preserve">save as otherwise provided in this Agreement, no proposed Contract Change shall be implemented by the Supplier until a Change Authorisation Note has been signed and issued by the Authority in accordance with Paragraph </w:t>
      </w:r>
      <w:r w:rsidR="00FF42E0">
        <w:fldChar w:fldCharType="begin"/>
      </w:r>
      <w:r w:rsidR="00FF42E0">
        <w:instrText xml:space="preserve"> REF _Ref469048562 \r \h </w:instrText>
      </w:r>
      <w:r w:rsidR="00FF42E0">
        <w:fldChar w:fldCharType="separate"/>
      </w:r>
      <w:r w:rsidR="005A34A5">
        <w:t>6.2</w:t>
      </w:r>
      <w:r w:rsidR="00FF42E0">
        <w:fldChar w:fldCharType="end"/>
      </w:r>
      <w:r>
        <w:t>; and</w:t>
      </w:r>
    </w:p>
    <w:p w:rsidR="00E058E2" w:rsidRDefault="00521437" w:rsidP="00D41B3F">
      <w:pPr>
        <w:pStyle w:val="Level3"/>
      </w:pPr>
      <w:r>
        <w:t xml:space="preserve">where </w:t>
      </w:r>
      <w:r w:rsidR="00E058E2">
        <w:t xml:space="preserve">a proposed Contract Change is a Fast-track Change, it shall be processed in accordance with Paragraph </w:t>
      </w:r>
      <w:r w:rsidR="00FF42E0">
        <w:fldChar w:fldCharType="begin"/>
      </w:r>
      <w:r w:rsidR="00FF42E0">
        <w:instrText xml:space="preserve"> REF _Ref469048481 \r \h </w:instrText>
      </w:r>
      <w:r w:rsidR="00FF42E0">
        <w:fldChar w:fldCharType="separate"/>
      </w:r>
      <w:r w:rsidR="005A34A5">
        <w:t>8</w:t>
      </w:r>
      <w:r w:rsidR="00FF42E0">
        <w:fldChar w:fldCharType="end"/>
      </w:r>
      <w:r w:rsidR="00E058E2">
        <w:t>.</w:t>
      </w:r>
    </w:p>
    <w:p w:rsidR="00E058E2" w:rsidRDefault="00E058E2" w:rsidP="00D41B3F">
      <w:pPr>
        <w:pStyle w:val="Level2"/>
      </w:pPr>
      <w:r>
        <w:t xml:space="preserve">Until a Change Authorisation Note has been signed and issued by the Authority in accordance with Paragraph </w:t>
      </w:r>
      <w:r w:rsidR="00FF42E0">
        <w:fldChar w:fldCharType="begin"/>
      </w:r>
      <w:r w:rsidR="00FF42E0">
        <w:instrText xml:space="preserve"> REF _Ref469048562 \r \h </w:instrText>
      </w:r>
      <w:r w:rsidR="00FF42E0">
        <w:fldChar w:fldCharType="separate"/>
      </w:r>
      <w:r w:rsidR="005A34A5">
        <w:t>6.2</w:t>
      </w:r>
      <w:r w:rsidR="00FF42E0">
        <w:fldChar w:fldCharType="end"/>
      </w:r>
      <w:r>
        <w:t>, then:</w:t>
      </w:r>
    </w:p>
    <w:p w:rsidR="00E058E2" w:rsidRDefault="00E058E2" w:rsidP="00E51ABA">
      <w:pPr>
        <w:pStyle w:val="Level3"/>
      </w:pPr>
      <w:r>
        <w:t>unless the Authority expressly agrees (or requires) otherwise in writing, the Supplier shall continue to supply the Services in accordance with the existing terms of this Agreement as if the proposed Contract Change did not apply; and</w:t>
      </w:r>
    </w:p>
    <w:p w:rsidR="00E058E2" w:rsidRDefault="00E058E2" w:rsidP="00E51ABA">
      <w:pPr>
        <w:pStyle w:val="Level3"/>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rsidR="00E058E2" w:rsidRPr="002C7F7F" w:rsidRDefault="002C7F7F" w:rsidP="002C7F7F">
      <w:pPr>
        <w:pStyle w:val="Level2"/>
      </w:pPr>
      <w:r>
        <w:t xml:space="preserve">The Supplier shall </w:t>
      </w:r>
      <w:r w:rsidRPr="002C7F7F">
        <w:t xml:space="preserve">at least </w:t>
      </w:r>
      <w:r w:rsidR="00F20E75" w:rsidRPr="002C7F7F">
        <w:t xml:space="preserve">every </w:t>
      </w:r>
      <w:r w:rsidR="004C29B7">
        <w:t>six (</w:t>
      </w:r>
      <w:r w:rsidR="00F20E75" w:rsidRPr="002C7F7F">
        <w:t>6</w:t>
      </w:r>
      <w:r w:rsidR="004C29B7">
        <w:t>)</w:t>
      </w:r>
      <w:r w:rsidRPr="002C7F7F">
        <w:t xml:space="preserve"> months during the Term (or more frequently as the Authority may reasonably request) </w:t>
      </w:r>
      <w:r w:rsidR="00E058E2" w:rsidRPr="002C7F7F">
        <w:t xml:space="preserve">deliver to the Authority a copy of this Agreement </w:t>
      </w:r>
      <w:r w:rsidR="0054073D" w:rsidRPr="002C7F7F">
        <w:t>o</w:t>
      </w:r>
      <w:r w:rsidRPr="002C7F7F">
        <w:t>r relevant S</w:t>
      </w:r>
      <w:r w:rsidR="0054073D" w:rsidRPr="002C7F7F">
        <w:t xml:space="preserve">chedule to this Agreement </w:t>
      </w:r>
      <w:r w:rsidR="00E058E2" w:rsidRPr="002C7F7F">
        <w:t>updated to reflect all Contract Changes agreed in the relevant Change Authorisation Note</w:t>
      </w:r>
      <w:r w:rsidRPr="002C7F7F">
        <w:t>s</w:t>
      </w:r>
      <w:r w:rsidR="00E058E2" w:rsidRPr="002C7F7F">
        <w:t xml:space="preserve"> and annotated with a reference to the Change Authorisation Note pursuant to which the relevant Contract Changes were agreed</w:t>
      </w:r>
      <w:r w:rsidRPr="002C7F7F">
        <w:t>.</w:t>
      </w:r>
    </w:p>
    <w:p w:rsidR="00E058E2" w:rsidRPr="00E51ABA" w:rsidRDefault="00E058E2" w:rsidP="00E51ABA">
      <w:pPr>
        <w:pStyle w:val="Level1"/>
        <w:keepNext/>
        <w:rPr>
          <w:rStyle w:val="Level1asHeadingtext"/>
        </w:rPr>
      </w:pPr>
      <w:r w:rsidRPr="00E51ABA">
        <w:rPr>
          <w:rStyle w:val="Level1asHeadingtext"/>
        </w:rPr>
        <w:t>COSTS</w:t>
      </w:r>
    </w:p>
    <w:p w:rsidR="00E058E2" w:rsidRDefault="00E058E2" w:rsidP="00E51ABA">
      <w:pPr>
        <w:pStyle w:val="Level2"/>
      </w:pPr>
      <w:r>
        <w:t xml:space="preserve">Subject to Paragraph </w:t>
      </w:r>
      <w:r w:rsidR="00FF42E0">
        <w:fldChar w:fldCharType="begin"/>
      </w:r>
      <w:r w:rsidR="00FF42E0">
        <w:instrText xml:space="preserve"> REF _Ref469048600 \r \h </w:instrText>
      </w:r>
      <w:r w:rsidR="00FF42E0">
        <w:fldChar w:fldCharType="separate"/>
      </w:r>
      <w:r w:rsidR="005A34A5">
        <w:t>3.3</w:t>
      </w:r>
      <w:r w:rsidR="00FF42E0">
        <w:fldChar w:fldCharType="end"/>
      </w:r>
      <w:r>
        <w:t>:</w:t>
      </w:r>
    </w:p>
    <w:p w:rsidR="00E058E2" w:rsidRDefault="00E058E2" w:rsidP="00E51ABA">
      <w:pPr>
        <w:pStyle w:val="Level3"/>
      </w:pPr>
      <w:r>
        <w:t>the costs of preparing each Change Request shall be borne by the Party making the Change Request; and</w:t>
      </w:r>
    </w:p>
    <w:p w:rsidR="00571A01" w:rsidRDefault="00E058E2" w:rsidP="00E51ABA">
      <w:pPr>
        <w:pStyle w:val="Level3"/>
      </w:pPr>
      <w:r>
        <w:t>the costs incurred by the Supplier in undertaking an Impact Assessment shall be borne by the Party making the Change Request provided that</w:t>
      </w:r>
      <w:r w:rsidR="00571A01">
        <w:t xml:space="preserve"> the Authority:</w:t>
      </w:r>
    </w:p>
    <w:p w:rsidR="00571A01" w:rsidRDefault="00571A01" w:rsidP="00571A01">
      <w:pPr>
        <w:pStyle w:val="Level4"/>
      </w:pPr>
      <w:r>
        <w:t xml:space="preserve">shall only bear such costs where they are approved </w:t>
      </w:r>
      <w:r w:rsidR="00F20E75">
        <w:t>by the Authority in advance;</w:t>
      </w:r>
    </w:p>
    <w:p w:rsidR="00E058E2" w:rsidRDefault="00E058E2" w:rsidP="00571A01">
      <w:pPr>
        <w:pStyle w:val="Level4"/>
      </w:pPr>
      <w:r w:rsidRPr="00571A01">
        <w:t xml:space="preserve"> shall not be required to pay any such costs</w:t>
      </w:r>
      <w:r w:rsidR="003636A3" w:rsidRPr="00571A01">
        <w:t xml:space="preserve"> in respect of an Administrative Change</w:t>
      </w:r>
      <w:r w:rsidR="00461540">
        <w:t>,</w:t>
      </w:r>
    </w:p>
    <w:p w:rsidR="00F20E75" w:rsidRPr="00571A01" w:rsidRDefault="00461540" w:rsidP="00461540">
      <w:pPr>
        <w:pStyle w:val="Level4"/>
        <w:numPr>
          <w:ilvl w:val="0"/>
          <w:numId w:val="0"/>
        </w:numPr>
        <w:ind w:left="1702"/>
      </w:pPr>
      <w:r>
        <w:t xml:space="preserve">and provided that </w:t>
      </w:r>
      <w:r w:rsidR="00F20E75">
        <w:t>the Supplier is able to undertake the Impact Assessment by using resources already deployed in the provision of the Services.</w:t>
      </w:r>
    </w:p>
    <w:p w:rsidR="00E058E2" w:rsidRDefault="00E058E2" w:rsidP="00E51ABA">
      <w:pPr>
        <w:pStyle w:val="Level2"/>
      </w:pPr>
      <w:r>
        <w:t xml:space="preserve">The cost of any Contract Change shall be calculated and charged in accordance with the principles set out in Schedule </w:t>
      </w:r>
      <w:r w:rsidR="00CC6937">
        <w:t>6</w:t>
      </w:r>
      <w:r>
        <w:t xml:space="preserve"> (</w:t>
      </w:r>
      <w:r w:rsidR="00CC6937">
        <w:rPr>
          <w:i/>
        </w:rPr>
        <w:t>Payment Mechanism</w:t>
      </w:r>
      <w:r>
        <w:t xml:space="preserve">).  The Supplier shall be entitled to </w:t>
      </w:r>
      <w:r w:rsidR="003636A3">
        <w:t>amend</w:t>
      </w:r>
      <w:r>
        <w:t xml:space="preserve"> the Charges only if it can demonstrate in the Impact Assessment that the proposed Contract Change requires additional resources and, in any event, any change to the Charges resulting from a Contract Change (whether the change will </w:t>
      </w:r>
      <w:r>
        <w:lastRenderedPageBreak/>
        <w:t>cause an increase or a decrease in the Charges) will</w:t>
      </w:r>
      <w:r w:rsidR="00951436">
        <w:t>: (a)</w:t>
      </w:r>
      <w:r>
        <w:t xml:space="preserve"> be strictly proportionate to the increase or decrease in the level of resources required for the provision of the Services as amended by the Contract Change</w:t>
      </w:r>
      <w:r w:rsidR="00951436">
        <w:t xml:space="preserve"> and (b) be based on the Cost Model, including a proportiona</w:t>
      </w:r>
      <w:r w:rsidR="00AE4079">
        <w:t>te</w:t>
      </w:r>
      <w:r w:rsidR="00951436">
        <w:t xml:space="preserve"> achievement of the Anticipated Profit Margin in respect of that Contract Change</w:t>
      </w:r>
      <w:r>
        <w:t>.</w:t>
      </w:r>
    </w:p>
    <w:p w:rsidR="00E058E2" w:rsidRDefault="00E058E2" w:rsidP="00E51ABA">
      <w:pPr>
        <w:pStyle w:val="Level2"/>
      </w:pPr>
      <w:bookmarkStart w:id="1" w:name="_Ref469048600"/>
      <w:r>
        <w:t>Both Parties' costs incurred in respect of any use of this Change Control Procedure as a result of any error or Default by the Supplier shall be paid for by the Supplier.</w:t>
      </w:r>
      <w:bookmarkEnd w:id="1"/>
    </w:p>
    <w:p w:rsidR="00E058E2" w:rsidRPr="00E51ABA" w:rsidRDefault="00E058E2" w:rsidP="00E51ABA">
      <w:pPr>
        <w:pStyle w:val="Level1"/>
        <w:keepNext/>
        <w:rPr>
          <w:rStyle w:val="Level1asHeadingtext"/>
        </w:rPr>
      </w:pPr>
      <w:bookmarkStart w:id="2" w:name="_Ref469048531"/>
      <w:r w:rsidRPr="00E51ABA">
        <w:rPr>
          <w:rStyle w:val="Level1asHeadingtext"/>
        </w:rPr>
        <w:t>CHANGE REQUEST</w:t>
      </w:r>
      <w:bookmarkEnd w:id="2"/>
    </w:p>
    <w:p w:rsidR="00E058E2" w:rsidRDefault="00E058E2" w:rsidP="00E51ABA">
      <w:pPr>
        <w:pStyle w:val="Level2"/>
      </w:pPr>
      <w:r>
        <w:t>Either Party may issue a Change Request to the other Party at any time during the Term.  A Change Request shall be</w:t>
      </w:r>
      <w:r w:rsidR="00675F77">
        <w:t xml:space="preserve"> submitted </w:t>
      </w:r>
      <w:r w:rsidR="00F0278B">
        <w:t xml:space="preserve">as soon as reasonably practicable (and in any event within </w:t>
      </w:r>
      <w:r w:rsidR="004C29B7">
        <w:t>six (</w:t>
      </w:r>
      <w:r w:rsidR="00F0278B">
        <w:t>6</w:t>
      </w:r>
      <w:r w:rsidR="004C29B7">
        <w:t>)</w:t>
      </w:r>
      <w:r w:rsidR="00F0278B">
        <w:t xml:space="preserve"> months</w:t>
      </w:r>
      <w:r w:rsidR="00675F77">
        <w:t xml:space="preserve"> of the event giving rise to the Change Request</w:t>
      </w:r>
      <w:r w:rsidR="00F0278B">
        <w:t>)</w:t>
      </w:r>
      <w:r w:rsidR="00675F77">
        <w:t xml:space="preserve"> in</w:t>
      </w:r>
      <w:r>
        <w:t xml:space="preserve"> substantially the form </w:t>
      </w:r>
      <w:r w:rsidR="00675F77">
        <w:t>specified in</w:t>
      </w:r>
      <w:r>
        <w:t xml:space="preserve"> </w:t>
      </w:r>
      <w:r w:rsidR="006A42AF">
        <w:t>Annex</w:t>
      </w:r>
      <w:r>
        <w:t xml:space="preserve"> 1 and </w:t>
      </w:r>
      <w:r w:rsidR="00675F77">
        <w:t xml:space="preserve">shall </w:t>
      </w:r>
      <w:r>
        <w:t>state whether the Party issuing the Change Request considers the proposed Contract Change to be a Fast-track Change.</w:t>
      </w:r>
      <w:r w:rsidR="00F20E75">
        <w:t xml:space="preserve"> </w:t>
      </w:r>
    </w:p>
    <w:p w:rsidR="00E058E2" w:rsidRDefault="00E058E2" w:rsidP="00E51ABA">
      <w:pPr>
        <w:pStyle w:val="Level2"/>
      </w:pPr>
      <w:r>
        <w:t xml:space="preserve">If the Supplier issues the Change Request, then it shall also provide an Impact Assessment to the Authority as soon as is reasonably practicable but in any event within </w:t>
      </w:r>
      <w:r w:rsidR="004C29B7">
        <w:t>ten (</w:t>
      </w:r>
      <w:r>
        <w:t>10</w:t>
      </w:r>
      <w:r w:rsidR="004C29B7">
        <w:t>)</w:t>
      </w:r>
      <w:r>
        <w:t xml:space="preserve"> Working Days of the date of issuing the Change Request.</w:t>
      </w:r>
    </w:p>
    <w:p w:rsidR="00E058E2" w:rsidRDefault="00E058E2" w:rsidP="00E51ABA">
      <w:pPr>
        <w:pStyle w:val="Level2"/>
      </w:pPr>
      <w:bookmarkStart w:id="3" w:name="_Ref469048500"/>
      <w:r>
        <w:t>If the Authority issues the Change Request, then the Supplier shall provide as soon as reasonably practi</w:t>
      </w:r>
      <w:r w:rsidR="00527138">
        <w:t xml:space="preserve">cal and in any event within </w:t>
      </w:r>
      <w:r w:rsidR="004C29B7">
        <w:t xml:space="preserve">ten (10) </w:t>
      </w:r>
      <w:r w:rsidR="00527138">
        <w:t>Working D</w:t>
      </w:r>
      <w:r>
        <w:t>ays of the date of receiving the Change Request an estimate ("</w:t>
      </w:r>
      <w:r w:rsidRPr="006A42AF">
        <w:rPr>
          <w:b/>
        </w:rPr>
        <w:t>Impact Assessment Estimate</w:t>
      </w:r>
      <w:r>
        <w:t>") of the cost of preparing an Impact Assessment and the timetable for preparing it. The timetable shall provide for the completed Impact Assessment to be recei</w:t>
      </w:r>
      <w:r w:rsidR="00527138">
        <w:t xml:space="preserve">ved by the Authority within </w:t>
      </w:r>
      <w:r w:rsidR="004C29B7">
        <w:t xml:space="preserve">ten (10) </w:t>
      </w:r>
      <w:r w:rsidR="00527138">
        <w:t>Working D</w:t>
      </w:r>
      <w:r>
        <w:t>ays of acceptance of the Impact Assessment Estimate or within any longer time period agreed by the Authority.</w:t>
      </w:r>
      <w:bookmarkEnd w:id="3"/>
    </w:p>
    <w:p w:rsidR="00E058E2" w:rsidRDefault="00E058E2" w:rsidP="00E51ABA">
      <w:pPr>
        <w:pStyle w:val="Level2"/>
      </w:pPr>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p>
    <w:p w:rsidR="00E058E2" w:rsidRDefault="006A42AF" w:rsidP="00E51ABA">
      <w:pPr>
        <w:pStyle w:val="Level3"/>
      </w:pPr>
      <w:r>
        <w:t>t</w:t>
      </w:r>
      <w:r w:rsidR="00E058E2">
        <w:t>he nature of the request for clarification; and</w:t>
      </w:r>
    </w:p>
    <w:p w:rsidR="00E058E2" w:rsidRDefault="006A42AF" w:rsidP="00E51ABA">
      <w:pPr>
        <w:pStyle w:val="Level3"/>
      </w:pPr>
      <w:r>
        <w:t>t</w:t>
      </w:r>
      <w:r w:rsidR="00E058E2">
        <w:t>he reasonable justification for the request;</w:t>
      </w:r>
    </w:p>
    <w:p w:rsidR="00E058E2" w:rsidRDefault="00E058E2" w:rsidP="00E51ABA">
      <w:pPr>
        <w:pStyle w:val="Body2"/>
      </w:pPr>
      <w:r>
        <w:t xml:space="preserve">the time period to complete the Impact Assessment shall be extended by the time taken by the Authority to provide that clarification.  The Authority shall respond to the request for clarification as soon as is reasonably practicable. </w:t>
      </w:r>
    </w:p>
    <w:p w:rsidR="00E058E2" w:rsidRPr="00E51ABA" w:rsidRDefault="00E058E2" w:rsidP="00E51ABA">
      <w:pPr>
        <w:pStyle w:val="Level1"/>
        <w:keepNext/>
        <w:rPr>
          <w:rStyle w:val="Level1asHeadingtext"/>
        </w:rPr>
      </w:pPr>
      <w:bookmarkStart w:id="4" w:name="_Ref469048493"/>
      <w:r w:rsidRPr="00E51ABA">
        <w:rPr>
          <w:rStyle w:val="Level1asHeadingtext"/>
        </w:rPr>
        <w:t>IMPACT ASSESSMENT</w:t>
      </w:r>
      <w:bookmarkEnd w:id="4"/>
    </w:p>
    <w:p w:rsidR="00E058E2" w:rsidRDefault="00E058E2" w:rsidP="00E51ABA">
      <w:pPr>
        <w:pStyle w:val="Level2"/>
      </w:pPr>
      <w:r>
        <w:t>Each Impact Assessment shall be completed in good faith and shall include:</w:t>
      </w:r>
    </w:p>
    <w:p w:rsidR="00E058E2" w:rsidRDefault="00E058E2" w:rsidP="00E51ABA">
      <w:pPr>
        <w:pStyle w:val="Level3"/>
      </w:pPr>
      <w:r>
        <w:t xml:space="preserve">details of the proposed Contract Change including the reason for the Contract Change; </w:t>
      </w:r>
    </w:p>
    <w:p w:rsidR="00E058E2" w:rsidRDefault="00E058E2" w:rsidP="00E51ABA">
      <w:pPr>
        <w:pStyle w:val="Level3"/>
      </w:pPr>
      <w:r>
        <w:t>details of the impact of the proposed Contract Change on the Services, the Optional Services (if any) and the Supplier's ability to meet its other obligations under this Agreement;</w:t>
      </w:r>
    </w:p>
    <w:p w:rsidR="00E058E2" w:rsidRDefault="00E058E2" w:rsidP="00E51ABA">
      <w:pPr>
        <w:pStyle w:val="Level3"/>
      </w:pPr>
      <w:r>
        <w:t>any variation to the terms of this Agreement that will be required as a result of that impact, including changes to:</w:t>
      </w:r>
    </w:p>
    <w:p w:rsidR="00E058E2" w:rsidRDefault="00E058E2" w:rsidP="00E51ABA">
      <w:pPr>
        <w:pStyle w:val="Level4"/>
      </w:pPr>
      <w:r>
        <w:t xml:space="preserve">the </w:t>
      </w:r>
      <w:r w:rsidR="00924E51">
        <w:t>Authority Requirements</w:t>
      </w:r>
      <w:r>
        <w:t xml:space="preserve">, the </w:t>
      </w:r>
      <w:r w:rsidR="00924E51">
        <w:t>Contract Delivery</w:t>
      </w:r>
      <w:r>
        <w:t xml:space="preserve"> Indicators and/or the Target Performance Levels;</w:t>
      </w:r>
    </w:p>
    <w:p w:rsidR="00E058E2" w:rsidRDefault="00E058E2" w:rsidP="00E51ABA">
      <w:pPr>
        <w:pStyle w:val="Level4"/>
      </w:pPr>
      <w:r>
        <w:t xml:space="preserve">the format of Authority Data, as set out in the </w:t>
      </w:r>
      <w:r w:rsidR="00924E51">
        <w:t>Authority Requirements</w:t>
      </w:r>
      <w:r>
        <w:t>;</w:t>
      </w:r>
    </w:p>
    <w:p w:rsidR="00E058E2" w:rsidRDefault="00E058E2" w:rsidP="00E51ABA">
      <w:pPr>
        <w:pStyle w:val="Level4"/>
      </w:pPr>
      <w:r>
        <w:t xml:space="preserve">the Milestones, </w:t>
      </w:r>
      <w:r w:rsidR="00924E51">
        <w:t>Mobilisation</w:t>
      </w:r>
      <w:r>
        <w:t xml:space="preserve"> Plan and any other timetable previously agreed by the Parties;</w:t>
      </w:r>
      <w:r w:rsidR="00EF3733">
        <w:t xml:space="preserve"> and</w:t>
      </w:r>
    </w:p>
    <w:p w:rsidR="00E058E2" w:rsidRDefault="00E058E2" w:rsidP="00E51ABA">
      <w:pPr>
        <w:pStyle w:val="Level4"/>
      </w:pPr>
      <w:r>
        <w:t>other services provided by third party contractors to the Authority, including any changes required by the proposed Contract Change to the Authority's IT infrastructure;</w:t>
      </w:r>
    </w:p>
    <w:p w:rsidR="00E058E2" w:rsidRDefault="00E058E2" w:rsidP="00E51ABA">
      <w:pPr>
        <w:pStyle w:val="Level3"/>
      </w:pPr>
      <w:bookmarkStart w:id="5" w:name="_Ref469048647"/>
      <w:r>
        <w:t>details of the cost of implementing the proposed Contract Change;</w:t>
      </w:r>
      <w:bookmarkEnd w:id="5"/>
    </w:p>
    <w:p w:rsidR="00E058E2" w:rsidRDefault="00E058E2" w:rsidP="00E51ABA">
      <w:pPr>
        <w:pStyle w:val="Level3"/>
      </w:pPr>
      <w:bookmarkStart w:id="6" w:name="_Ref469048655"/>
      <w: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bookmarkEnd w:id="6"/>
    </w:p>
    <w:p w:rsidR="00E058E2" w:rsidRDefault="00E058E2" w:rsidP="00E51ABA">
      <w:pPr>
        <w:pStyle w:val="Level3"/>
      </w:pPr>
      <w:r>
        <w:t>a timetable for the implementation, together with any proposals for the testing of the Contract Change;</w:t>
      </w:r>
    </w:p>
    <w:p w:rsidR="00E058E2" w:rsidRDefault="00E058E2" w:rsidP="00E51ABA">
      <w:pPr>
        <w:pStyle w:val="Level3"/>
      </w:pPr>
      <w:r>
        <w:t>details of how the proposed Contract Change will ensure compliance with any applicable Change in Law; and</w:t>
      </w:r>
    </w:p>
    <w:p w:rsidR="00E058E2" w:rsidRDefault="00E058E2" w:rsidP="00E51ABA">
      <w:pPr>
        <w:pStyle w:val="Level3"/>
      </w:pPr>
      <w:r>
        <w:t>such other information as the Authority may reasonably request in (or in response to) the Change Request.</w:t>
      </w:r>
    </w:p>
    <w:p w:rsidR="00E058E2" w:rsidRDefault="00E058E2" w:rsidP="00E51ABA">
      <w:pPr>
        <w:pStyle w:val="Level2"/>
      </w:pPr>
      <w:r>
        <w:t xml:space="preserve">If the Contract Change involves the processing or transfer of any Personal Data outside the </w:t>
      </w:r>
      <w:r w:rsidR="00924E51">
        <w:t>United Kingdom</w:t>
      </w:r>
      <w:r>
        <w:t xml:space="preserve">, the preparation of the Impact Assessment shall also be subject to Clause </w:t>
      </w:r>
      <w:r w:rsidR="00CC6937">
        <w:t>37</w:t>
      </w:r>
      <w:r>
        <w:t xml:space="preserve"> (</w:t>
      </w:r>
      <w:r w:rsidRPr="007B4403">
        <w:rPr>
          <w:i/>
        </w:rPr>
        <w:t>Protection of Personal Data</w:t>
      </w:r>
      <w:r>
        <w:t>).</w:t>
      </w:r>
    </w:p>
    <w:p w:rsidR="00E058E2" w:rsidRDefault="00E058E2" w:rsidP="00E51ABA">
      <w:pPr>
        <w:pStyle w:val="Level2"/>
      </w:pPr>
      <w:r>
        <w:t xml:space="preserve">Subject to the provisions of Paragraph </w:t>
      </w:r>
      <w:r w:rsidR="00FF42E0">
        <w:fldChar w:fldCharType="begin"/>
      </w:r>
      <w:r w:rsidR="00FF42E0">
        <w:instrText xml:space="preserve"> REF _Ref469048625 \r \h </w:instrText>
      </w:r>
      <w:r w:rsidR="00FF42E0">
        <w:fldChar w:fldCharType="separate"/>
      </w:r>
      <w:r w:rsidR="005A34A5">
        <w:t>5.4</w:t>
      </w:r>
      <w:r w:rsidR="00FF42E0">
        <w:fldChar w:fldCharType="end"/>
      </w:r>
      <w:r>
        <w:t xml:space="preserve">, the Authority shall review the Impact Assessment and respond to the Supplier in accordance with Paragraph </w:t>
      </w:r>
      <w:r w:rsidR="00FF42E0">
        <w:fldChar w:fldCharType="begin"/>
      </w:r>
      <w:r w:rsidR="00FF42E0">
        <w:instrText xml:space="preserve"> REF _Ref469048550 \r \h </w:instrText>
      </w:r>
      <w:r w:rsidR="00FF42E0">
        <w:fldChar w:fldCharType="separate"/>
      </w:r>
      <w:r w:rsidR="005A34A5">
        <w:t>6</w:t>
      </w:r>
      <w:r w:rsidR="00FF42E0">
        <w:fldChar w:fldCharType="end"/>
      </w:r>
      <w:r>
        <w:t xml:space="preserve"> within </w:t>
      </w:r>
      <w:r w:rsidR="004C29B7">
        <w:t>fifteen (</w:t>
      </w:r>
      <w:r>
        <w:t>15</w:t>
      </w:r>
      <w:r w:rsidR="004C29B7">
        <w:t>)</w:t>
      </w:r>
      <w:r>
        <w:t xml:space="preserve"> Working Days of receiving the Impact Assessment.</w:t>
      </w:r>
    </w:p>
    <w:p w:rsidR="00E058E2" w:rsidRDefault="00E058E2" w:rsidP="00E51ABA">
      <w:pPr>
        <w:pStyle w:val="Level2"/>
      </w:pPr>
      <w:bookmarkStart w:id="7" w:name="_Ref469048625"/>
      <w:r>
        <w:t xml:space="preserve">If the Authority is the Receiving Party and the Authority reasonably considers that it requires further information regarding the proposed Contract Change so that it may properly evaluate the Change Request and the Impact Assessment, then within </w:t>
      </w:r>
      <w:r w:rsidR="004C29B7">
        <w:t>five (</w:t>
      </w:r>
      <w:r>
        <w:t>5</w:t>
      </w:r>
      <w:r w:rsidR="004C29B7">
        <w:t>)</w:t>
      </w:r>
      <w:r>
        <w:t xml:space="preserve"> Working Days of receiving the Impact Assessment, it shall notify the Supplier of this fact and detail the further information that it requires.  The Supplier shall then re-issue the relevant Impact Assessment to the Authority within </w:t>
      </w:r>
      <w:r w:rsidR="004C29B7">
        <w:t xml:space="preserve">ten (10) </w:t>
      </w:r>
      <w:r>
        <w:t xml:space="preserve">Working Days of receiving such notification.  At the Authority's discretion, the Parties may repeat the process described in this Paragraph </w:t>
      </w:r>
      <w:r w:rsidR="00FF42E0">
        <w:fldChar w:fldCharType="begin"/>
      </w:r>
      <w:r w:rsidR="00FF42E0">
        <w:instrText xml:space="preserve"> REF _Ref469048625 \r \h </w:instrText>
      </w:r>
      <w:r w:rsidR="00FF42E0">
        <w:fldChar w:fldCharType="separate"/>
      </w:r>
      <w:r w:rsidR="005A34A5">
        <w:t>5.4</w:t>
      </w:r>
      <w:r w:rsidR="00FF42E0">
        <w:fldChar w:fldCharType="end"/>
      </w:r>
      <w:r>
        <w:t xml:space="preserve"> until the Authority is satisfied that it has sufficient information to properly evaluate the Change Request and Impact Assessment.</w:t>
      </w:r>
      <w:bookmarkEnd w:id="7"/>
    </w:p>
    <w:p w:rsidR="00E058E2" w:rsidRDefault="00E058E2" w:rsidP="00E51ABA">
      <w:pPr>
        <w:pStyle w:val="Level2"/>
      </w:pPr>
      <w:r>
        <w:t xml:space="preserve">The calculation of costs for the purposes of Paragraphs </w:t>
      </w:r>
      <w:r w:rsidR="00FF42E0">
        <w:fldChar w:fldCharType="begin"/>
      </w:r>
      <w:r w:rsidR="00FF42E0">
        <w:instrText xml:space="preserve"> REF _Ref469048647 \r \h </w:instrText>
      </w:r>
      <w:r w:rsidR="00FF42E0">
        <w:fldChar w:fldCharType="separate"/>
      </w:r>
      <w:r w:rsidR="005A34A5">
        <w:t>5.1.4</w:t>
      </w:r>
      <w:r w:rsidR="00FF42E0">
        <w:fldChar w:fldCharType="end"/>
      </w:r>
      <w:r>
        <w:t xml:space="preserve"> and </w:t>
      </w:r>
      <w:r w:rsidR="00FF42E0">
        <w:fldChar w:fldCharType="begin"/>
      </w:r>
      <w:r w:rsidR="00FF42E0">
        <w:instrText xml:space="preserve"> REF _Ref469048655 \r \h </w:instrText>
      </w:r>
      <w:r w:rsidR="00FF42E0">
        <w:fldChar w:fldCharType="separate"/>
      </w:r>
      <w:r w:rsidR="005A34A5">
        <w:t>5.1.5</w:t>
      </w:r>
      <w:r w:rsidR="00FF42E0">
        <w:fldChar w:fldCharType="end"/>
      </w:r>
      <w:r>
        <w:t xml:space="preserve"> shall:</w:t>
      </w:r>
    </w:p>
    <w:p w:rsidR="00E058E2" w:rsidRDefault="00E058E2" w:rsidP="00E51ABA">
      <w:pPr>
        <w:pStyle w:val="Level3"/>
      </w:pPr>
      <w:r>
        <w:t xml:space="preserve">be based on the </w:t>
      </w:r>
      <w:r w:rsidR="007B42E0">
        <w:t xml:space="preserve">Cost </w:t>
      </w:r>
      <w:r>
        <w:t>Model;</w:t>
      </w:r>
      <w:r w:rsidR="00924E51">
        <w:t xml:space="preserve"> </w:t>
      </w:r>
    </w:p>
    <w:p w:rsidR="00E058E2" w:rsidRDefault="00E058E2" w:rsidP="00E51ABA">
      <w:pPr>
        <w:pStyle w:val="Level3"/>
      </w:pPr>
      <w:r>
        <w:t>facilitate the Financial Transparency Objectives;</w:t>
      </w:r>
    </w:p>
    <w:p w:rsidR="00E058E2" w:rsidRDefault="00E058E2" w:rsidP="00E51ABA">
      <w:pPr>
        <w:pStyle w:val="Level3"/>
      </w:pPr>
      <w:r>
        <w:t>include estimated volumes of each type of resource to be employed and the applicable rate card;</w:t>
      </w:r>
    </w:p>
    <w:p w:rsidR="00E058E2" w:rsidRDefault="00E058E2" w:rsidP="00E51ABA">
      <w:pPr>
        <w:pStyle w:val="Level3"/>
      </w:pPr>
      <w:r>
        <w:t xml:space="preserve">include full disclosure of any assumptions underlying such Impact Assessment; </w:t>
      </w:r>
    </w:p>
    <w:p w:rsidR="00E058E2" w:rsidRDefault="00E058E2" w:rsidP="00E51ABA">
      <w:pPr>
        <w:pStyle w:val="Level3"/>
      </w:pPr>
      <w:r>
        <w:t>include evidence of the cost of any assets required for the Change; and</w:t>
      </w:r>
    </w:p>
    <w:p w:rsidR="00E058E2" w:rsidRDefault="00E058E2" w:rsidP="00E51ABA">
      <w:pPr>
        <w:pStyle w:val="Level3"/>
      </w:pPr>
      <w:r>
        <w:t>include details of any new Sub-contracts necessary to accomplish the Change.</w:t>
      </w:r>
    </w:p>
    <w:p w:rsidR="00E058E2" w:rsidRDefault="00E058E2" w:rsidP="00456874">
      <w:pPr>
        <w:pStyle w:val="Level1"/>
        <w:keepNext/>
      </w:pPr>
      <w:bookmarkStart w:id="8" w:name="_Ref469048550"/>
      <w:r w:rsidRPr="00456874">
        <w:rPr>
          <w:rStyle w:val="Level1asHeadingtext"/>
        </w:rPr>
        <w:t>AUTHORITY’S RIGHT OF APPROVAL</w:t>
      </w:r>
      <w:bookmarkEnd w:id="8"/>
    </w:p>
    <w:p w:rsidR="00E058E2" w:rsidRDefault="00E058E2" w:rsidP="00E51ABA">
      <w:pPr>
        <w:pStyle w:val="Level2"/>
      </w:pPr>
      <w:bookmarkStart w:id="9" w:name="_Ref469048689"/>
      <w:r>
        <w:t xml:space="preserve">Within </w:t>
      </w:r>
      <w:r w:rsidR="004C29B7">
        <w:t xml:space="preserve">fifteen (15) </w:t>
      </w:r>
      <w:r>
        <w:t xml:space="preserve">Working Days of receiving the Impact Assessment from the Supplier or within </w:t>
      </w:r>
      <w:r w:rsidR="004C29B7">
        <w:t xml:space="preserve">ten (10) </w:t>
      </w:r>
      <w:r>
        <w:t xml:space="preserve">Working Days of receiving the further information that it may request pursuant to Paragraph </w:t>
      </w:r>
      <w:r w:rsidR="00FF42E0">
        <w:fldChar w:fldCharType="begin"/>
      </w:r>
      <w:r w:rsidR="00FF42E0">
        <w:instrText xml:space="preserve"> REF _Ref469048625 \r \h </w:instrText>
      </w:r>
      <w:r w:rsidR="00FF42E0">
        <w:fldChar w:fldCharType="separate"/>
      </w:r>
      <w:r w:rsidR="005A34A5">
        <w:t>5.4</w:t>
      </w:r>
      <w:r w:rsidR="00FF42E0">
        <w:fldChar w:fldCharType="end"/>
      </w:r>
      <w:r>
        <w:t>, the Authority shall</w:t>
      </w:r>
      <w:r w:rsidR="00922C53">
        <w:t>,</w:t>
      </w:r>
      <w:r>
        <w:t xml:space="preserve"> </w:t>
      </w:r>
      <w:r w:rsidR="00454E60">
        <w:t>acting reasonably</w:t>
      </w:r>
      <w:r w:rsidR="00922C53">
        <w:t xml:space="preserve">, </w:t>
      </w:r>
      <w:r>
        <w:t>evaluate the Change Request and the Impact Assessment and shall do one of the following:</w:t>
      </w:r>
      <w:bookmarkEnd w:id="9"/>
    </w:p>
    <w:p w:rsidR="00E058E2" w:rsidRDefault="00E058E2" w:rsidP="00E51ABA">
      <w:pPr>
        <w:pStyle w:val="Level3"/>
      </w:pPr>
      <w:r>
        <w:t xml:space="preserve">approve the proposed Contract Change, in which case the Parties shall follow the procedure set out in Paragraph </w:t>
      </w:r>
      <w:r w:rsidR="00FF42E0">
        <w:fldChar w:fldCharType="begin"/>
      </w:r>
      <w:r w:rsidR="00FF42E0">
        <w:instrText xml:space="preserve"> REF _Ref469048562 \r \h </w:instrText>
      </w:r>
      <w:r w:rsidR="00FF42E0">
        <w:fldChar w:fldCharType="separate"/>
      </w:r>
      <w:r w:rsidR="005A34A5">
        <w:t>6.2</w:t>
      </w:r>
      <w:r w:rsidR="00FF42E0">
        <w:fldChar w:fldCharType="end"/>
      </w:r>
      <w:r>
        <w:t>;</w:t>
      </w:r>
    </w:p>
    <w:p w:rsidR="003F21F7" w:rsidRDefault="00E058E2" w:rsidP="00E51ABA">
      <w:pPr>
        <w:pStyle w:val="Level3"/>
      </w:pPr>
      <w: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its reasons in writing to the Supplier as soon as is reasonably practicable following such rejection;</w:t>
      </w:r>
      <w:r w:rsidR="00AB34F1">
        <w:t xml:space="preserve"> or</w:t>
      </w:r>
    </w:p>
    <w:p w:rsidR="00E058E2" w:rsidRDefault="00E058E2" w:rsidP="00E51ABA">
      <w:pPr>
        <w:pStyle w:val="Level3"/>
      </w:pPr>
      <w:r>
        <w:t>in the event that it reasonably believes that a Change Request or Impact Assessme</w:t>
      </w:r>
      <w:r w:rsidR="00411174">
        <w:t>nt contains errors or omissions or otherwise</w:t>
      </w:r>
      <w:r w:rsidR="00655C66">
        <w:t xml:space="preserve"> requires any</w:t>
      </w:r>
      <w:r w:rsidR="00411174">
        <w:t xml:space="preserve"> modification</w:t>
      </w:r>
      <w:r w:rsidR="00655C66">
        <w:t>s or amendments to be acceptable to the Authority</w:t>
      </w:r>
      <w:r w:rsidR="00411174">
        <w:t>, modify its Change Request or</w:t>
      </w:r>
      <w:r>
        <w:t xml:space="preserve"> require the Supplier to modify the relevant document accordingly, in which event the Supplier shall make such modifications within </w:t>
      </w:r>
      <w:r w:rsidR="004C29B7">
        <w:t>five (</w:t>
      </w:r>
      <w:r>
        <w:t>5</w:t>
      </w:r>
      <w:r w:rsidR="004C29B7">
        <w:t>)</w:t>
      </w:r>
      <w:r>
        <w:t xml:space="preserve"> Working Days of such request. Subject to Paragraph </w:t>
      </w:r>
      <w:r w:rsidR="00FF42E0">
        <w:fldChar w:fldCharType="begin"/>
      </w:r>
      <w:r w:rsidR="00FF42E0">
        <w:instrText xml:space="preserve"> REF _Ref469048625 \r \h </w:instrText>
      </w:r>
      <w:r w:rsidR="00FF42E0">
        <w:fldChar w:fldCharType="separate"/>
      </w:r>
      <w:r w:rsidR="005A34A5">
        <w:t>5.4</w:t>
      </w:r>
      <w:r w:rsidR="00FF42E0">
        <w:fldChar w:fldCharType="end"/>
      </w:r>
      <w:r>
        <w:t xml:space="preserve">, on receiving the modified Change Request and/or Impact Assessment, the Authority shall approve or reject the proposed Contract Change within </w:t>
      </w:r>
      <w:r w:rsidR="004C29B7">
        <w:t xml:space="preserve">ten (10) </w:t>
      </w:r>
      <w:r>
        <w:t>Working Days.</w:t>
      </w:r>
    </w:p>
    <w:p w:rsidR="00E058E2" w:rsidRDefault="00E058E2" w:rsidP="00E51ABA">
      <w:pPr>
        <w:pStyle w:val="Level2"/>
      </w:pPr>
      <w:bookmarkStart w:id="10" w:name="_Ref469048562"/>
      <w:r>
        <w:t xml:space="preserve">If the Authority approves the proposed Contract Change pursuant to Paragraph </w:t>
      </w:r>
      <w:r w:rsidR="00FF42E0">
        <w:fldChar w:fldCharType="begin"/>
      </w:r>
      <w:r w:rsidR="00FF42E0">
        <w:instrText xml:space="preserve"> REF _Ref469048689 \r \h </w:instrText>
      </w:r>
      <w:r w:rsidR="00FF42E0">
        <w:fldChar w:fldCharType="separate"/>
      </w:r>
      <w:r w:rsidR="005A34A5">
        <w:t>6.1</w:t>
      </w:r>
      <w:r w:rsidR="00FF42E0">
        <w:fldChar w:fldCharType="end"/>
      </w:r>
      <w:r>
        <w:t xml:space="preserve"> and it has not been rejected by the Supplier in accordance with Paragraph </w:t>
      </w:r>
      <w:r w:rsidR="00FF42E0">
        <w:fldChar w:fldCharType="begin"/>
      </w:r>
      <w:r w:rsidR="00FF42E0">
        <w:instrText xml:space="preserve"> REF _Ref469048555 \r \h </w:instrText>
      </w:r>
      <w:r w:rsidR="00FF42E0">
        <w:fldChar w:fldCharType="separate"/>
      </w:r>
      <w:r w:rsidR="005A34A5">
        <w:t>7</w:t>
      </w:r>
      <w:r w:rsidR="00FF42E0">
        <w:fldChar w:fldCharType="end"/>
      </w:r>
      <w:r>
        <w:t>, then it shall inform the Supplier and the Supplier shall prepare two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Authorisation Note, shall constitute confirmation of) a binding variation to this Agreement.</w:t>
      </w:r>
      <w:bookmarkEnd w:id="10"/>
    </w:p>
    <w:p w:rsidR="00E058E2" w:rsidRDefault="00E058E2" w:rsidP="00E51ABA">
      <w:pPr>
        <w:pStyle w:val="Level2"/>
      </w:pPr>
      <w:r>
        <w:t xml:space="preserve">If the Authority does not sign the Change Authorisation Note within </w:t>
      </w:r>
      <w:r w:rsidR="004C29B7">
        <w:t xml:space="preserve">ten (10) </w:t>
      </w:r>
      <w:r>
        <w:t xml:space="preserve">Working Days, then the Supplier shall have the right to notify the Authority and if the Authority does not sign the Change Authorisation Note within </w:t>
      </w:r>
      <w:r w:rsidR="004C29B7">
        <w:t>five (</w:t>
      </w:r>
      <w:r>
        <w:t>5</w:t>
      </w:r>
      <w:r w:rsidR="004C29B7">
        <w:t>)</w:t>
      </w:r>
      <w:r>
        <w:t xml:space="preserve"> Working Days of such notification, then the Supplier may refer the matter to the Expedited Dispute Timetable pursuant to the Dispute Resolution Procedure.</w:t>
      </w:r>
    </w:p>
    <w:p w:rsidR="00E058E2" w:rsidRPr="00E51ABA" w:rsidRDefault="00E058E2" w:rsidP="00E51ABA">
      <w:pPr>
        <w:pStyle w:val="Level1"/>
        <w:keepNext/>
        <w:rPr>
          <w:rStyle w:val="Level1asHeadingtext"/>
        </w:rPr>
      </w:pPr>
      <w:bookmarkStart w:id="11" w:name="_Ref469048555"/>
      <w:r w:rsidRPr="00E51ABA">
        <w:rPr>
          <w:rStyle w:val="Level1asHeadingtext"/>
        </w:rPr>
        <w:t>SUPPLIER’S RIGHT OF APPROVAL</w:t>
      </w:r>
      <w:bookmarkEnd w:id="11"/>
    </w:p>
    <w:p w:rsidR="00E058E2" w:rsidRDefault="00E058E2" w:rsidP="00EB2EB4">
      <w:pPr>
        <w:pStyle w:val="Level2"/>
      </w:pPr>
      <w:r>
        <w:t>Following an Impact Assessment, if:</w:t>
      </w:r>
    </w:p>
    <w:p w:rsidR="00E058E2" w:rsidRDefault="00E058E2" w:rsidP="00EB2EB4">
      <w:pPr>
        <w:pStyle w:val="Level3"/>
      </w:pPr>
      <w:r>
        <w:t>the Supplier reasonably believes that any proposed Contract Change which is requested by the Authority would:</w:t>
      </w:r>
    </w:p>
    <w:p w:rsidR="00E058E2" w:rsidRDefault="00E058E2" w:rsidP="00EB2EB4">
      <w:pPr>
        <w:pStyle w:val="Level4"/>
      </w:pPr>
      <w:r>
        <w:t>materially and adversely affect the risks to the health and safety of any person; and/or</w:t>
      </w:r>
    </w:p>
    <w:p w:rsidR="00E058E2" w:rsidRDefault="00E058E2" w:rsidP="00EB2EB4">
      <w:pPr>
        <w:pStyle w:val="Level4"/>
      </w:pPr>
      <w:r>
        <w:t>require the Services to be performed in a way that infringes any Law; and/or</w:t>
      </w:r>
    </w:p>
    <w:p w:rsidR="00E058E2" w:rsidRDefault="00E058E2" w:rsidP="00EB2EB4">
      <w:pPr>
        <w:pStyle w:val="Level3"/>
      </w:pPr>
      <w:r>
        <w:t xml:space="preserve">the Supplier demonstrates to the Authority's reasonable satisfaction that the proposed Contract Change is technically impossible to implement and neither the Supplier Solution nor the </w:t>
      </w:r>
      <w:r w:rsidR="00924E51">
        <w:t xml:space="preserve">Authority Requirements </w:t>
      </w:r>
      <w:r>
        <w:t>state that the Supplier does have the technical capacity and flexibility required to implement the proposed Contract Change,</w:t>
      </w:r>
    </w:p>
    <w:p w:rsidR="00E058E2" w:rsidRDefault="00E058E2" w:rsidP="00E51ABA">
      <w:pPr>
        <w:pStyle w:val="Body1"/>
      </w:pPr>
      <w:r>
        <w:t xml:space="preserve">then the Supplier shall be entitled to reject the proposed Contract Change and shall notify the Authority of its reasons for doing so within </w:t>
      </w:r>
      <w:r w:rsidR="004C29B7">
        <w:t>five (</w:t>
      </w:r>
      <w:r>
        <w:t>5</w:t>
      </w:r>
      <w:r w:rsidR="004C29B7">
        <w:t>)</w:t>
      </w:r>
      <w:r>
        <w:t xml:space="preserve"> Working Days after the date on which it is obliged to deliver the Impact Assessment pursuant to Paragraph </w:t>
      </w:r>
      <w:r w:rsidR="00FF42E0">
        <w:fldChar w:fldCharType="begin"/>
      </w:r>
      <w:r w:rsidR="00FF42E0">
        <w:instrText xml:space="preserve"> REF _Ref469048500 \r \h </w:instrText>
      </w:r>
      <w:r w:rsidR="00FF42E0">
        <w:fldChar w:fldCharType="separate"/>
      </w:r>
      <w:r w:rsidR="005A34A5">
        <w:t>4.3</w:t>
      </w:r>
      <w:r w:rsidR="00FF42E0">
        <w:fldChar w:fldCharType="end"/>
      </w:r>
      <w:r>
        <w:t>.</w:t>
      </w:r>
    </w:p>
    <w:p w:rsidR="00E058E2" w:rsidRPr="00E51ABA" w:rsidRDefault="00E058E2" w:rsidP="00E51ABA">
      <w:pPr>
        <w:pStyle w:val="Level1"/>
        <w:keepNext/>
        <w:rPr>
          <w:rStyle w:val="Level1asHeadingtext"/>
        </w:rPr>
      </w:pPr>
      <w:bookmarkStart w:id="12" w:name="_Ref469048481"/>
      <w:r w:rsidRPr="00E51ABA">
        <w:rPr>
          <w:rStyle w:val="Level1asHeadingtext"/>
        </w:rPr>
        <w:t>FAST-TRACK CHANGES</w:t>
      </w:r>
      <w:bookmarkEnd w:id="12"/>
    </w:p>
    <w:p w:rsidR="00E058E2" w:rsidRDefault="00E058E2" w:rsidP="00456874">
      <w:pPr>
        <w:pStyle w:val="Level2"/>
      </w:pPr>
      <w:r>
        <w:t>The Parties acknowledge that to ensure operational efficiency there may be circumstances where it is desirable to expedite the processes set out above.</w:t>
      </w:r>
    </w:p>
    <w:p w:rsidR="00E058E2" w:rsidRPr="00D4113F" w:rsidRDefault="00E058E2" w:rsidP="00D4113F">
      <w:pPr>
        <w:pStyle w:val="Level2"/>
      </w:pPr>
      <w:bookmarkStart w:id="13" w:name="_Ref469048743"/>
      <w:r>
        <w:t>If</w:t>
      </w:r>
      <w:bookmarkEnd w:id="13"/>
      <w:r w:rsidR="00D4113F">
        <w:t xml:space="preserve"> the Authority (acting reasonably) deems it necessary that the Fast-track Change procedure is applied </w:t>
      </w:r>
      <w:r w:rsidRPr="00D4113F">
        <w:t xml:space="preserve">then </w:t>
      </w:r>
      <w:r w:rsidR="00D4113F">
        <w:t xml:space="preserve">the Authority shall confirm </w:t>
      </w:r>
      <w:r w:rsidRPr="00D4113F">
        <w:t xml:space="preserve">in writing that </w:t>
      </w:r>
      <w:r w:rsidR="00D4113F">
        <w:t>the Parties</w:t>
      </w:r>
      <w:r w:rsidRPr="00D4113F">
        <w:t xml:space="preserve"> shall use the process set out in Paragraphs </w:t>
      </w:r>
      <w:r w:rsidR="00FF42E0" w:rsidRPr="00D4113F">
        <w:fldChar w:fldCharType="begin"/>
      </w:r>
      <w:r w:rsidR="00FF42E0" w:rsidRPr="00D4113F">
        <w:instrText xml:space="preserve"> REF _Ref469048531 \r \h </w:instrText>
      </w:r>
      <w:r w:rsidR="00FF42E0" w:rsidRPr="00D4113F">
        <w:fldChar w:fldCharType="separate"/>
      </w:r>
      <w:r w:rsidR="005A34A5">
        <w:t>4</w:t>
      </w:r>
      <w:r w:rsidR="00FF42E0" w:rsidRPr="00D4113F">
        <w:fldChar w:fldCharType="end"/>
      </w:r>
      <w:r w:rsidR="00FF42E0" w:rsidRPr="00D4113F">
        <w:t xml:space="preserve">, </w:t>
      </w:r>
      <w:r w:rsidR="00FF42E0" w:rsidRPr="00D4113F">
        <w:fldChar w:fldCharType="begin"/>
      </w:r>
      <w:r w:rsidR="00FF42E0" w:rsidRPr="00D4113F">
        <w:instrText xml:space="preserve"> REF _Ref469048493 \r \h </w:instrText>
      </w:r>
      <w:r w:rsidR="00FF42E0" w:rsidRPr="00D4113F">
        <w:fldChar w:fldCharType="separate"/>
      </w:r>
      <w:r w:rsidR="005A34A5">
        <w:t>5</w:t>
      </w:r>
      <w:r w:rsidR="00FF42E0" w:rsidRPr="00D4113F">
        <w:fldChar w:fldCharType="end"/>
      </w:r>
      <w:r w:rsidR="00FF42E0" w:rsidRPr="00D4113F">
        <w:t xml:space="preserve">, </w:t>
      </w:r>
      <w:r w:rsidR="00FF42E0" w:rsidRPr="00D4113F">
        <w:fldChar w:fldCharType="begin"/>
      </w:r>
      <w:r w:rsidR="00FF42E0" w:rsidRPr="00D4113F">
        <w:instrText xml:space="preserve"> REF _Ref469048550 \r \h </w:instrText>
      </w:r>
      <w:r w:rsidR="00FF42E0" w:rsidRPr="00D4113F">
        <w:fldChar w:fldCharType="separate"/>
      </w:r>
      <w:r w:rsidR="005A34A5">
        <w:t>6</w:t>
      </w:r>
      <w:r w:rsidR="00FF42E0" w:rsidRPr="00D4113F">
        <w:fldChar w:fldCharType="end"/>
      </w:r>
      <w:r w:rsidR="00FF42E0" w:rsidRPr="00D4113F">
        <w:t xml:space="preserve"> and </w:t>
      </w:r>
      <w:r w:rsidR="00FF42E0" w:rsidRPr="00D4113F">
        <w:fldChar w:fldCharType="begin"/>
      </w:r>
      <w:r w:rsidR="00FF42E0" w:rsidRPr="00D4113F">
        <w:instrText xml:space="preserve"> REF _Ref469048555 \r \h </w:instrText>
      </w:r>
      <w:r w:rsidR="00FF42E0" w:rsidRPr="00D4113F">
        <w:fldChar w:fldCharType="separate"/>
      </w:r>
      <w:r w:rsidR="005A34A5">
        <w:t>7</w:t>
      </w:r>
      <w:r w:rsidR="00FF42E0" w:rsidRPr="00D4113F">
        <w:fldChar w:fldCharType="end"/>
      </w:r>
      <w:r w:rsidR="00FF42E0" w:rsidRPr="00D4113F">
        <w:t xml:space="preserve"> </w:t>
      </w:r>
      <w:r w:rsidRPr="00D4113F">
        <w:t xml:space="preserve">but with reduced timescales, such that any period of </w:t>
      </w:r>
      <w:r w:rsidR="004C29B7">
        <w:t>fifteen (15)</w:t>
      </w:r>
      <w:r w:rsidRPr="00D4113F">
        <w:t xml:space="preserve"> Working Days is reduced to </w:t>
      </w:r>
      <w:r w:rsidR="004C29B7">
        <w:t>five (</w:t>
      </w:r>
      <w:r w:rsidRPr="00D4113F">
        <w:t>5</w:t>
      </w:r>
      <w:r w:rsidR="004C29B7">
        <w:t>)</w:t>
      </w:r>
      <w:r w:rsidRPr="00D4113F">
        <w:t xml:space="preserve"> Working Days, any period of </w:t>
      </w:r>
      <w:r w:rsidR="004C29B7">
        <w:t xml:space="preserve">ten (10) </w:t>
      </w:r>
      <w:r w:rsidRPr="00D4113F">
        <w:t xml:space="preserve">Working Days is reduced to </w:t>
      </w:r>
      <w:r w:rsidR="004C29B7">
        <w:t>two (</w:t>
      </w:r>
      <w:r w:rsidRPr="00D4113F">
        <w:t>2</w:t>
      </w:r>
      <w:r w:rsidR="004C29B7">
        <w:t>)</w:t>
      </w:r>
      <w:r w:rsidRPr="00D4113F">
        <w:t xml:space="preserve"> Working Days and any period of </w:t>
      </w:r>
      <w:r w:rsidR="004C29B7">
        <w:t>five (</w:t>
      </w:r>
      <w:r w:rsidRPr="00D4113F">
        <w:t>5</w:t>
      </w:r>
      <w:r w:rsidR="004C29B7">
        <w:t>)</w:t>
      </w:r>
      <w:r w:rsidRPr="00D4113F">
        <w:t xml:space="preserve"> Working Days is reduced to </w:t>
      </w:r>
      <w:r w:rsidR="004C29B7">
        <w:t>one (</w:t>
      </w:r>
      <w:r w:rsidRPr="00D4113F">
        <w:t>1</w:t>
      </w:r>
      <w:r w:rsidR="004C29B7">
        <w:t>)</w:t>
      </w:r>
      <w:r w:rsidRPr="00D4113F">
        <w:t xml:space="preserve"> Working Day.</w:t>
      </w:r>
    </w:p>
    <w:p w:rsidR="00E058E2" w:rsidRDefault="00E058E2" w:rsidP="00456874">
      <w:pPr>
        <w:pStyle w:val="Level2"/>
      </w:pPr>
      <w:r>
        <w:t xml:space="preserve">The Parties may agree in writing to revise the parameters set out in Paragraph </w:t>
      </w:r>
      <w:r w:rsidR="00FF42E0">
        <w:fldChar w:fldCharType="begin"/>
      </w:r>
      <w:r w:rsidR="00FF42E0">
        <w:instrText xml:space="preserve"> REF _Ref469048743 \r \h </w:instrText>
      </w:r>
      <w:r w:rsidR="00FF42E0">
        <w:fldChar w:fldCharType="separate"/>
      </w:r>
      <w:r w:rsidR="005A34A5">
        <w:t>8.2</w:t>
      </w:r>
      <w:r w:rsidR="00FF42E0">
        <w:fldChar w:fldCharType="end"/>
      </w:r>
      <w:r>
        <w:t xml:space="preserve"> from time to time or that the Fast-track Change procedure shall be used in relation to a part</w:t>
      </w:r>
      <w:r w:rsidR="00D4113F">
        <w:t>icular Contract Change.</w:t>
      </w:r>
    </w:p>
    <w:p w:rsidR="00E058E2" w:rsidRPr="00456874" w:rsidRDefault="00D54E92" w:rsidP="00456874">
      <w:pPr>
        <w:pStyle w:val="Level1"/>
        <w:keepNext/>
        <w:rPr>
          <w:rStyle w:val="Level1asHeadingtext"/>
        </w:rPr>
      </w:pPr>
      <w:bookmarkStart w:id="14" w:name="_Ref469048516"/>
      <w:r>
        <w:rPr>
          <w:rStyle w:val="Level1asHeadingtext"/>
        </w:rPr>
        <w:t>ADMINISTRATIVE CHANGE</w:t>
      </w:r>
      <w:r w:rsidR="00E058E2" w:rsidRPr="00456874">
        <w:rPr>
          <w:rStyle w:val="Level1asHeadingtext"/>
        </w:rPr>
        <w:t xml:space="preserve"> PROCEDURE</w:t>
      </w:r>
      <w:bookmarkEnd w:id="14"/>
    </w:p>
    <w:p w:rsidR="00E058E2" w:rsidRDefault="006F529D" w:rsidP="006F529D">
      <w:pPr>
        <w:pStyle w:val="Level2"/>
      </w:pPr>
      <w:r w:rsidRPr="006F529D">
        <w:t>Any Administrative Changes identified by the Supplier and/or the Authority to amend or update processes and/or other administrative changes (such as change to Court address and/or sitting times) may be implemented</w:t>
      </w:r>
      <w:r w:rsidR="00E058E2">
        <w:t xml:space="preserve"> by the Supplier without following the Change Control Procedure for proposed Contract Changes provided they do not:</w:t>
      </w:r>
    </w:p>
    <w:p w:rsidR="00E058E2" w:rsidRDefault="00E058E2" w:rsidP="00456874">
      <w:pPr>
        <w:pStyle w:val="Level3"/>
      </w:pPr>
      <w:r>
        <w:t>have an impact on the business of the Authority;</w:t>
      </w:r>
    </w:p>
    <w:p w:rsidR="00E058E2" w:rsidRDefault="00E058E2" w:rsidP="00456874">
      <w:pPr>
        <w:pStyle w:val="Level3"/>
      </w:pPr>
      <w:r>
        <w:t>require a change to this Agreement;</w:t>
      </w:r>
    </w:p>
    <w:p w:rsidR="00E058E2" w:rsidRDefault="00E058E2" w:rsidP="00456874">
      <w:pPr>
        <w:pStyle w:val="Level3"/>
      </w:pPr>
      <w:r>
        <w:t>have a direct impact on use of the Services; or</w:t>
      </w:r>
    </w:p>
    <w:p w:rsidR="00E058E2" w:rsidRDefault="00E058E2" w:rsidP="00456874">
      <w:pPr>
        <w:pStyle w:val="Level3"/>
      </w:pPr>
      <w:r>
        <w:t>involve the Authority in paying any additional Charges or other costs.</w:t>
      </w:r>
    </w:p>
    <w:p w:rsidR="00E058E2" w:rsidRDefault="00E058E2" w:rsidP="00456874">
      <w:pPr>
        <w:pStyle w:val="Level2"/>
      </w:pPr>
      <w:r>
        <w:t xml:space="preserve">The Authority may request an </w:t>
      </w:r>
      <w:r w:rsidR="00D54E92">
        <w:t>Administrative Change</w:t>
      </w:r>
      <w:r>
        <w:t xml:space="preserve"> by submitting a written request for </w:t>
      </w:r>
      <w:r w:rsidR="00D54E92">
        <w:t>Administrative Change</w:t>
      </w:r>
      <w:r>
        <w:t xml:space="preserve"> ("</w:t>
      </w:r>
      <w:r w:rsidR="00655C66">
        <w:rPr>
          <w:b/>
        </w:rPr>
        <w:t>RFA</w:t>
      </w:r>
      <w:r w:rsidRPr="00456874">
        <w:rPr>
          <w:b/>
        </w:rPr>
        <w:t>C</w:t>
      </w:r>
      <w:r>
        <w:t>") to the Supplier Representative.</w:t>
      </w:r>
    </w:p>
    <w:p w:rsidR="00E058E2" w:rsidRDefault="00655C66" w:rsidP="00456874">
      <w:pPr>
        <w:pStyle w:val="Level2"/>
      </w:pPr>
      <w:r>
        <w:t>The RFA</w:t>
      </w:r>
      <w:r w:rsidR="00E058E2">
        <w:t>C shall include the following details:</w:t>
      </w:r>
    </w:p>
    <w:p w:rsidR="00E058E2" w:rsidRDefault="00E058E2" w:rsidP="00456874">
      <w:pPr>
        <w:pStyle w:val="Level3"/>
      </w:pPr>
      <w:r>
        <w:t xml:space="preserve">the proposed </w:t>
      </w:r>
      <w:r w:rsidR="00D54E92">
        <w:t>Administrative Change</w:t>
      </w:r>
      <w:r>
        <w:t>; and</w:t>
      </w:r>
    </w:p>
    <w:p w:rsidR="00E058E2" w:rsidRDefault="00E058E2" w:rsidP="00456874">
      <w:pPr>
        <w:pStyle w:val="Level3"/>
      </w:pPr>
      <w:r>
        <w:t xml:space="preserve">the time-scale for completion of the </w:t>
      </w:r>
      <w:r w:rsidR="00D54E92">
        <w:t>Administrative Change</w:t>
      </w:r>
      <w:r>
        <w:t>.</w:t>
      </w:r>
    </w:p>
    <w:p w:rsidR="00C45AF1" w:rsidRDefault="00C45AF1" w:rsidP="00456874">
      <w:pPr>
        <w:pStyle w:val="Level2"/>
      </w:pPr>
      <w:r>
        <w:t>The Authority shall not unreasonably withhold its consent to any Administrative Change.</w:t>
      </w:r>
    </w:p>
    <w:p w:rsidR="00E058E2" w:rsidRDefault="00E058E2" w:rsidP="00456874">
      <w:pPr>
        <w:pStyle w:val="Level2"/>
      </w:pPr>
      <w:r>
        <w:t xml:space="preserve">The Supplier shall complete the </w:t>
      </w:r>
      <w:r w:rsidR="00D54E92">
        <w:t>Administrative Change</w:t>
      </w:r>
      <w:r>
        <w:t xml:space="preserve"> by the timescale specified for completion of the </w:t>
      </w:r>
      <w:r w:rsidR="00D54E92">
        <w:t>Administrative Change</w:t>
      </w:r>
      <w:r>
        <w:t xml:space="preserve"> in the RF</w:t>
      </w:r>
      <w:r w:rsidR="00C45AF1">
        <w:t>A</w:t>
      </w:r>
      <w:r>
        <w:t xml:space="preserve">C, and shall promptly notify the Authority when the </w:t>
      </w:r>
      <w:r w:rsidR="00D54E92">
        <w:t>Administrative Change</w:t>
      </w:r>
      <w:r>
        <w:t xml:space="preserve"> is completed.</w:t>
      </w:r>
    </w:p>
    <w:p w:rsidR="00E058E2" w:rsidRPr="00456874" w:rsidRDefault="00E058E2" w:rsidP="00456874">
      <w:pPr>
        <w:pStyle w:val="Level1"/>
        <w:keepNext/>
        <w:rPr>
          <w:rStyle w:val="Level1asHeadingtext"/>
        </w:rPr>
      </w:pPr>
      <w:r w:rsidRPr="00456874">
        <w:rPr>
          <w:rStyle w:val="Level1asHeadingtext"/>
        </w:rPr>
        <w:t>COMMUNICATIONS</w:t>
      </w:r>
    </w:p>
    <w:p w:rsidR="00E058E2" w:rsidRDefault="00E058E2" w:rsidP="00456874">
      <w:pPr>
        <w:pStyle w:val="Body1"/>
      </w:pPr>
      <w:r>
        <w:t xml:space="preserve">For any Change Communication to be valid under this Schedule, it must be sent to either the Authority Change Manager or the Supplier Change Manager, as applicable. The provisions of Clause </w:t>
      </w:r>
      <w:r w:rsidR="00CC6937">
        <w:t>5</w:t>
      </w:r>
      <w:r w:rsidR="005A34A5">
        <w:t>9</w:t>
      </w:r>
      <w:r>
        <w:t xml:space="preserve"> (</w:t>
      </w:r>
      <w:r w:rsidRPr="007B4403">
        <w:rPr>
          <w:i/>
        </w:rPr>
        <w:t>Notices</w:t>
      </w:r>
      <w:r>
        <w:t xml:space="preserve">) shall apply to a Change Communication as if it were a notice. </w:t>
      </w:r>
    </w:p>
    <w:p w:rsidR="00E058E2" w:rsidRDefault="00E058E2" w:rsidP="00E058E2">
      <w:pPr>
        <w:pStyle w:val="Body"/>
      </w:pPr>
    </w:p>
    <w:p w:rsidR="00456874" w:rsidRDefault="00456874">
      <w:pPr>
        <w:adjustRightInd/>
        <w:jc w:val="left"/>
      </w:pPr>
      <w:r>
        <w:br w:type="page"/>
      </w:r>
    </w:p>
    <w:p w:rsidR="00456874" w:rsidRDefault="006A42AF" w:rsidP="006A42AF">
      <w:pPr>
        <w:pStyle w:val="Appendix"/>
        <w:numPr>
          <w:ilvl w:val="0"/>
          <w:numId w:val="0"/>
        </w:numPr>
      </w:pPr>
      <w:r>
        <w:t>ANNEX 1</w:t>
      </w:r>
    </w:p>
    <w:p w:rsidR="00456874" w:rsidRPr="00456874" w:rsidRDefault="00456874" w:rsidP="00456874">
      <w:pPr>
        <w:pStyle w:val="SubHeading"/>
      </w:pPr>
      <w:r>
        <w:t>change request form</w:t>
      </w:r>
    </w:p>
    <w:tbl>
      <w:tblPr>
        <w:tblStyle w:val="TableGrid"/>
        <w:tblW w:w="0" w:type="auto"/>
        <w:tblLook w:val="04A0" w:firstRow="1" w:lastRow="0" w:firstColumn="1" w:lastColumn="0" w:noHBand="0" w:noVBand="1"/>
      </w:tblPr>
      <w:tblGrid>
        <w:gridCol w:w="2907"/>
        <w:gridCol w:w="1453"/>
        <w:gridCol w:w="1454"/>
        <w:gridCol w:w="2907"/>
      </w:tblGrid>
      <w:tr w:rsidR="00456874" w:rsidTr="00456874">
        <w:tc>
          <w:tcPr>
            <w:tcW w:w="2907" w:type="dxa"/>
          </w:tcPr>
          <w:p w:rsidR="00456874" w:rsidRDefault="00456874" w:rsidP="00456874">
            <w:pPr>
              <w:pStyle w:val="Body"/>
              <w:spacing w:after="480"/>
            </w:pPr>
            <w:r>
              <w:t>CR NO.</w:t>
            </w:r>
          </w:p>
        </w:tc>
        <w:tc>
          <w:tcPr>
            <w:tcW w:w="2907" w:type="dxa"/>
            <w:gridSpan w:val="2"/>
          </w:tcPr>
          <w:p w:rsidR="00456874" w:rsidRDefault="00456874" w:rsidP="00456874">
            <w:pPr>
              <w:pStyle w:val="Body"/>
              <w:spacing w:after="480"/>
            </w:pPr>
            <w:r>
              <w:t>TITLE:</w:t>
            </w:r>
          </w:p>
        </w:tc>
        <w:tc>
          <w:tcPr>
            <w:tcW w:w="2907" w:type="dxa"/>
          </w:tcPr>
          <w:p w:rsidR="00456874" w:rsidRDefault="00456874" w:rsidP="00456874">
            <w:pPr>
              <w:pStyle w:val="Body"/>
              <w:spacing w:after="480"/>
            </w:pPr>
            <w:r>
              <w:t>TYPE OF CHANGE:</w:t>
            </w:r>
          </w:p>
        </w:tc>
      </w:tr>
      <w:tr w:rsidR="00456874" w:rsidTr="00456874">
        <w:tc>
          <w:tcPr>
            <w:tcW w:w="4360" w:type="dxa"/>
            <w:gridSpan w:val="2"/>
          </w:tcPr>
          <w:p w:rsidR="00456874" w:rsidRDefault="00456874" w:rsidP="00456874">
            <w:pPr>
              <w:pStyle w:val="Body"/>
              <w:spacing w:after="480"/>
            </w:pPr>
            <w:r>
              <w:t>CONTRACT:</w:t>
            </w:r>
          </w:p>
        </w:tc>
        <w:tc>
          <w:tcPr>
            <w:tcW w:w="4361" w:type="dxa"/>
            <w:gridSpan w:val="2"/>
          </w:tcPr>
          <w:p w:rsidR="00456874" w:rsidRDefault="00456874" w:rsidP="00456874">
            <w:pPr>
              <w:pStyle w:val="Body"/>
              <w:spacing w:after="480"/>
            </w:pPr>
            <w:r>
              <w:t>REQUIRED BY DATE:</w:t>
            </w:r>
          </w:p>
        </w:tc>
      </w:tr>
      <w:tr w:rsidR="00456874" w:rsidTr="00456874">
        <w:tc>
          <w:tcPr>
            <w:tcW w:w="2907" w:type="dxa"/>
          </w:tcPr>
          <w:p w:rsidR="00456874" w:rsidRDefault="00456874" w:rsidP="00456874">
            <w:pPr>
              <w:pStyle w:val="Body"/>
              <w:spacing w:after="480"/>
            </w:pPr>
            <w:r>
              <w:t>ACTION:</w:t>
            </w:r>
          </w:p>
        </w:tc>
        <w:tc>
          <w:tcPr>
            <w:tcW w:w="2907" w:type="dxa"/>
            <w:gridSpan w:val="2"/>
          </w:tcPr>
          <w:p w:rsidR="00456874" w:rsidRDefault="00456874" w:rsidP="00456874">
            <w:pPr>
              <w:pStyle w:val="Body"/>
              <w:spacing w:after="480"/>
            </w:pPr>
            <w:r>
              <w:t>NAME:</w:t>
            </w:r>
          </w:p>
        </w:tc>
        <w:tc>
          <w:tcPr>
            <w:tcW w:w="2907" w:type="dxa"/>
          </w:tcPr>
          <w:p w:rsidR="00456874" w:rsidRDefault="00456874" w:rsidP="00456874">
            <w:pPr>
              <w:pStyle w:val="Body"/>
              <w:spacing w:after="480"/>
            </w:pPr>
            <w:r>
              <w:t>DATE:</w:t>
            </w:r>
          </w:p>
        </w:tc>
      </w:tr>
      <w:tr w:rsidR="00456874" w:rsidTr="00A61AFE">
        <w:tc>
          <w:tcPr>
            <w:tcW w:w="8721" w:type="dxa"/>
            <w:gridSpan w:val="4"/>
          </w:tcPr>
          <w:p w:rsidR="00456874" w:rsidRDefault="00456874" w:rsidP="00456874">
            <w:pPr>
              <w:pStyle w:val="Body"/>
              <w:spacing w:after="480"/>
            </w:pPr>
            <w:r>
              <w:t>RAISED BY:</w:t>
            </w:r>
          </w:p>
        </w:tc>
      </w:tr>
      <w:tr w:rsidR="00456874" w:rsidTr="00292E06">
        <w:tc>
          <w:tcPr>
            <w:tcW w:w="8721" w:type="dxa"/>
            <w:gridSpan w:val="4"/>
          </w:tcPr>
          <w:p w:rsidR="00456874" w:rsidRDefault="00456874" w:rsidP="00456874">
            <w:pPr>
              <w:pStyle w:val="Body"/>
              <w:spacing w:after="480"/>
            </w:pPr>
            <w:r>
              <w:t>AREA(S) IMPACTED (OPTIONAL FIELD):</w:t>
            </w:r>
          </w:p>
        </w:tc>
      </w:tr>
      <w:tr w:rsidR="00456874" w:rsidTr="00376785">
        <w:tc>
          <w:tcPr>
            <w:tcW w:w="8721" w:type="dxa"/>
            <w:gridSpan w:val="4"/>
          </w:tcPr>
          <w:p w:rsidR="00456874" w:rsidRDefault="00456874" w:rsidP="00456874">
            <w:pPr>
              <w:pStyle w:val="Body"/>
              <w:spacing w:after="480"/>
            </w:pPr>
            <w:r>
              <w:t>ASSIGNED FOR IMPACT ASSESSMENT BY:</w:t>
            </w:r>
          </w:p>
        </w:tc>
      </w:tr>
      <w:tr w:rsidR="00456874" w:rsidTr="009855BC">
        <w:tc>
          <w:tcPr>
            <w:tcW w:w="8721" w:type="dxa"/>
            <w:gridSpan w:val="4"/>
          </w:tcPr>
          <w:p w:rsidR="00456874" w:rsidRDefault="00456874" w:rsidP="00456874">
            <w:pPr>
              <w:pStyle w:val="Body"/>
              <w:spacing w:after="480"/>
            </w:pPr>
            <w:r>
              <w:t>ASSIGNED FOR IMPACT ASSESSMENT TO:</w:t>
            </w:r>
          </w:p>
        </w:tc>
      </w:tr>
      <w:tr w:rsidR="00456874" w:rsidTr="00EB0541">
        <w:tc>
          <w:tcPr>
            <w:tcW w:w="8721" w:type="dxa"/>
            <w:gridSpan w:val="4"/>
          </w:tcPr>
          <w:p w:rsidR="00456874" w:rsidRDefault="00456874" w:rsidP="00456874">
            <w:pPr>
              <w:pStyle w:val="Body"/>
              <w:spacing w:after="480"/>
            </w:pPr>
            <w:r>
              <w:t>SUPPLIER REFERENCE NO.:</w:t>
            </w:r>
          </w:p>
        </w:tc>
      </w:tr>
      <w:tr w:rsidR="00456874" w:rsidTr="00092CCE">
        <w:tc>
          <w:tcPr>
            <w:tcW w:w="8721" w:type="dxa"/>
            <w:gridSpan w:val="4"/>
          </w:tcPr>
          <w:p w:rsidR="00456874" w:rsidRDefault="00456874" w:rsidP="00456874">
            <w:pPr>
              <w:pStyle w:val="Body"/>
              <w:spacing w:after="480"/>
            </w:pPr>
            <w:r>
              <w:t>FULL DESCRIPTION OF REQUESTED CONTRACT CHANGE (INCLUDING PROPOSED CHANGES TO THE WORDING OF THE CONTRACT):</w:t>
            </w:r>
          </w:p>
        </w:tc>
      </w:tr>
      <w:tr w:rsidR="00456874" w:rsidTr="004C2AF0">
        <w:tc>
          <w:tcPr>
            <w:tcW w:w="8721" w:type="dxa"/>
            <w:gridSpan w:val="4"/>
          </w:tcPr>
          <w:p w:rsidR="00456874" w:rsidRDefault="00456874" w:rsidP="00456874">
            <w:pPr>
              <w:pStyle w:val="Body"/>
              <w:spacing w:after="480"/>
            </w:pPr>
            <w:r>
              <w:t>DETAILS OF ANY PROPOSED ALTERNATIVE SCENARIOS:</w:t>
            </w:r>
          </w:p>
        </w:tc>
      </w:tr>
      <w:tr w:rsidR="00456874" w:rsidTr="00661E52">
        <w:tc>
          <w:tcPr>
            <w:tcW w:w="8721" w:type="dxa"/>
            <w:gridSpan w:val="4"/>
          </w:tcPr>
          <w:p w:rsidR="00456874" w:rsidRDefault="00456874" w:rsidP="00456874">
            <w:pPr>
              <w:pStyle w:val="Body"/>
              <w:spacing w:after="480"/>
            </w:pPr>
            <w:r>
              <w:t>REASONS FOR AND BENEFITS AND DISADVANTAGES OF REQUESTED CONTRACT CHANGE:</w:t>
            </w:r>
          </w:p>
        </w:tc>
      </w:tr>
      <w:tr w:rsidR="00456874" w:rsidTr="00792E37">
        <w:tc>
          <w:tcPr>
            <w:tcW w:w="8721" w:type="dxa"/>
            <w:gridSpan w:val="4"/>
          </w:tcPr>
          <w:p w:rsidR="00456874" w:rsidRDefault="00456874" w:rsidP="00456874">
            <w:pPr>
              <w:pStyle w:val="Body"/>
              <w:spacing w:after="480"/>
            </w:pPr>
            <w:r>
              <w:t>SIGNATURE OF REQUESTING CHANGE OWNER:</w:t>
            </w:r>
          </w:p>
        </w:tc>
      </w:tr>
      <w:tr w:rsidR="00456874" w:rsidTr="00837E6B">
        <w:tc>
          <w:tcPr>
            <w:tcW w:w="8721" w:type="dxa"/>
            <w:gridSpan w:val="4"/>
          </w:tcPr>
          <w:p w:rsidR="00456874" w:rsidRDefault="00456874" w:rsidP="00456874">
            <w:pPr>
              <w:pStyle w:val="Body"/>
              <w:spacing w:after="480"/>
            </w:pPr>
            <w:r>
              <w:t>DATE OF REQUEST:</w:t>
            </w:r>
          </w:p>
        </w:tc>
      </w:tr>
    </w:tbl>
    <w:p w:rsidR="00456874" w:rsidRDefault="00456874" w:rsidP="00E058E2">
      <w:pPr>
        <w:pStyle w:val="Body"/>
      </w:pPr>
    </w:p>
    <w:p w:rsidR="00456874" w:rsidRDefault="00456874">
      <w:pPr>
        <w:adjustRightInd/>
        <w:jc w:val="left"/>
      </w:pPr>
      <w:r>
        <w:br w:type="page"/>
      </w:r>
    </w:p>
    <w:p w:rsidR="00456874" w:rsidRDefault="006A42AF" w:rsidP="006A42AF">
      <w:pPr>
        <w:pStyle w:val="Appendix"/>
        <w:numPr>
          <w:ilvl w:val="0"/>
          <w:numId w:val="0"/>
        </w:numPr>
      </w:pPr>
      <w:r>
        <w:t>ANNEX 2</w:t>
      </w:r>
    </w:p>
    <w:p w:rsidR="00456874" w:rsidRPr="00456874" w:rsidRDefault="00456874" w:rsidP="00456874">
      <w:pPr>
        <w:pStyle w:val="SubHeading"/>
      </w:pPr>
      <w:r>
        <w:t>change authorisation note</w:t>
      </w:r>
    </w:p>
    <w:tbl>
      <w:tblPr>
        <w:tblStyle w:val="TableGrid"/>
        <w:tblW w:w="0" w:type="auto"/>
        <w:tblLook w:val="04A0" w:firstRow="1" w:lastRow="0" w:firstColumn="1" w:lastColumn="0" w:noHBand="0" w:noVBand="1"/>
      </w:tblPr>
      <w:tblGrid>
        <w:gridCol w:w="2914"/>
        <w:gridCol w:w="1470"/>
        <w:gridCol w:w="1445"/>
        <w:gridCol w:w="2892"/>
      </w:tblGrid>
      <w:tr w:rsidR="00456874" w:rsidTr="00F400FD">
        <w:tc>
          <w:tcPr>
            <w:tcW w:w="2914" w:type="dxa"/>
          </w:tcPr>
          <w:p w:rsidR="00456874" w:rsidRDefault="00456874" w:rsidP="00E43F48">
            <w:pPr>
              <w:pStyle w:val="Body"/>
              <w:spacing w:after="480"/>
            </w:pPr>
            <w:r>
              <w:t>CR NO.</w:t>
            </w:r>
          </w:p>
        </w:tc>
        <w:tc>
          <w:tcPr>
            <w:tcW w:w="2915" w:type="dxa"/>
            <w:gridSpan w:val="2"/>
          </w:tcPr>
          <w:p w:rsidR="00456874" w:rsidRDefault="00456874" w:rsidP="00E43F48">
            <w:pPr>
              <w:pStyle w:val="Body"/>
              <w:spacing w:after="480"/>
            </w:pPr>
            <w:r>
              <w:t>TITLE:</w:t>
            </w:r>
          </w:p>
        </w:tc>
        <w:tc>
          <w:tcPr>
            <w:tcW w:w="2892" w:type="dxa"/>
          </w:tcPr>
          <w:p w:rsidR="00456874" w:rsidRDefault="00F400FD" w:rsidP="00E43F48">
            <w:pPr>
              <w:pStyle w:val="Body"/>
              <w:spacing w:after="480"/>
            </w:pPr>
            <w:r>
              <w:t>DATE RAISED:</w:t>
            </w:r>
          </w:p>
        </w:tc>
      </w:tr>
      <w:tr w:rsidR="00F400FD" w:rsidTr="00F400FD">
        <w:tc>
          <w:tcPr>
            <w:tcW w:w="2914" w:type="dxa"/>
          </w:tcPr>
          <w:p w:rsidR="00F400FD" w:rsidRDefault="00F400FD" w:rsidP="00E43F48">
            <w:pPr>
              <w:pStyle w:val="Body"/>
              <w:spacing w:after="480"/>
            </w:pPr>
            <w:r>
              <w:t>CONTRACT:</w:t>
            </w:r>
          </w:p>
        </w:tc>
        <w:tc>
          <w:tcPr>
            <w:tcW w:w="2915" w:type="dxa"/>
            <w:gridSpan w:val="2"/>
          </w:tcPr>
          <w:p w:rsidR="00F400FD" w:rsidRDefault="00F400FD" w:rsidP="00E43F48">
            <w:pPr>
              <w:pStyle w:val="Body"/>
              <w:spacing w:after="480"/>
            </w:pPr>
            <w:r>
              <w:t>TYPE OF CHANGE:</w:t>
            </w:r>
          </w:p>
        </w:tc>
        <w:tc>
          <w:tcPr>
            <w:tcW w:w="2892" w:type="dxa"/>
          </w:tcPr>
          <w:p w:rsidR="00F400FD" w:rsidRDefault="00F400FD" w:rsidP="00E43F48">
            <w:pPr>
              <w:pStyle w:val="Body"/>
              <w:spacing w:after="480"/>
            </w:pPr>
            <w:r>
              <w:t>REQUIRED BY DATE:</w:t>
            </w:r>
          </w:p>
        </w:tc>
      </w:tr>
      <w:tr w:rsidR="00456874" w:rsidTr="00E43F48">
        <w:tc>
          <w:tcPr>
            <w:tcW w:w="8721" w:type="dxa"/>
            <w:gridSpan w:val="4"/>
          </w:tcPr>
          <w:p w:rsidR="00456874" w:rsidRDefault="00F400FD" w:rsidP="00E43F48">
            <w:pPr>
              <w:pStyle w:val="Body"/>
              <w:spacing w:after="480"/>
            </w:pPr>
            <w:r>
              <w:t>[KEY MILESTONE DATE: [</w:t>
            </w:r>
            <w:r w:rsidRPr="00F400FD">
              <w:rPr>
                <w:i/>
              </w:rPr>
              <w:t>if any</w:t>
            </w:r>
            <w:r>
              <w:t>]   ]</w:t>
            </w:r>
          </w:p>
        </w:tc>
      </w:tr>
      <w:tr w:rsidR="00F400FD" w:rsidTr="00E43F48">
        <w:tc>
          <w:tcPr>
            <w:tcW w:w="8721" w:type="dxa"/>
            <w:gridSpan w:val="4"/>
          </w:tcPr>
          <w:p w:rsidR="00F400FD" w:rsidRDefault="00F400FD" w:rsidP="00E43F48">
            <w:pPr>
              <w:pStyle w:val="Body"/>
              <w:spacing w:after="480"/>
            </w:pPr>
            <w:r>
              <w:t>DETAILED DESCRIPTION OF CONTRACT CHANGE FOR WHICH IMPACT ASSESSMENT IS BEING PREPARED AND WORDING OF RELATED CHANGES TO THE CONTRACT:</w:t>
            </w:r>
          </w:p>
        </w:tc>
      </w:tr>
      <w:tr w:rsidR="00F400FD" w:rsidTr="00E43F48">
        <w:tc>
          <w:tcPr>
            <w:tcW w:w="8721" w:type="dxa"/>
            <w:gridSpan w:val="4"/>
          </w:tcPr>
          <w:p w:rsidR="00F400FD" w:rsidRDefault="00F400FD" w:rsidP="00E43F48">
            <w:pPr>
              <w:pStyle w:val="Body"/>
              <w:spacing w:after="480"/>
            </w:pPr>
            <w:r>
              <w:t>PROPOSED ADJUSTMENT TO THE CHARGES RESULTING FROM THE CONTRACT CHANGE:</w:t>
            </w:r>
          </w:p>
        </w:tc>
      </w:tr>
      <w:tr w:rsidR="00F400FD" w:rsidTr="00E43F48">
        <w:tc>
          <w:tcPr>
            <w:tcW w:w="8721" w:type="dxa"/>
            <w:gridSpan w:val="4"/>
          </w:tcPr>
          <w:p w:rsidR="00F400FD" w:rsidRDefault="00F400FD" w:rsidP="00E43F48">
            <w:pPr>
              <w:pStyle w:val="Body"/>
              <w:spacing w:after="480"/>
            </w:pPr>
            <w:r>
              <w:t>DETAILS OF PROPOSED ONE-OFF ADDITIONAL CHARGES AND MEANS FOR DETERMINING THESE (E.G. FIXED PRICE BASIS):</w:t>
            </w:r>
          </w:p>
        </w:tc>
      </w:tr>
      <w:tr w:rsidR="00F400FD" w:rsidTr="00F400FD">
        <w:tc>
          <w:tcPr>
            <w:tcW w:w="4384" w:type="dxa"/>
            <w:gridSpan w:val="2"/>
          </w:tcPr>
          <w:p w:rsidR="00F400FD" w:rsidRDefault="00F400FD" w:rsidP="00E43F48">
            <w:pPr>
              <w:pStyle w:val="Body"/>
              <w:spacing w:after="480"/>
            </w:pPr>
            <w:r>
              <w:t>SIGNED ON BEHALF OF THE AUTHORITY:</w:t>
            </w:r>
          </w:p>
        </w:tc>
        <w:tc>
          <w:tcPr>
            <w:tcW w:w="4337" w:type="dxa"/>
            <w:gridSpan w:val="2"/>
          </w:tcPr>
          <w:p w:rsidR="00F400FD" w:rsidRDefault="00F400FD" w:rsidP="00E43F48">
            <w:pPr>
              <w:pStyle w:val="Body"/>
              <w:spacing w:after="480"/>
            </w:pPr>
            <w:r>
              <w:t>SIGNED ON BEHALF OF THE SUPPLIER:</w:t>
            </w:r>
          </w:p>
        </w:tc>
      </w:tr>
      <w:tr w:rsidR="00F400FD" w:rsidTr="00F400FD">
        <w:tc>
          <w:tcPr>
            <w:tcW w:w="4384" w:type="dxa"/>
            <w:gridSpan w:val="2"/>
          </w:tcPr>
          <w:p w:rsidR="00F400FD" w:rsidRDefault="00F400FD" w:rsidP="00F400FD">
            <w:pPr>
              <w:pStyle w:val="Body"/>
              <w:spacing w:before="240" w:after="360"/>
            </w:pPr>
            <w:r>
              <w:t>Signature:………………………………………….</w:t>
            </w:r>
          </w:p>
        </w:tc>
        <w:tc>
          <w:tcPr>
            <w:tcW w:w="4337" w:type="dxa"/>
            <w:gridSpan w:val="2"/>
          </w:tcPr>
          <w:p w:rsidR="00F400FD" w:rsidRDefault="00F400FD" w:rsidP="00F400FD">
            <w:pPr>
              <w:pStyle w:val="Body"/>
              <w:spacing w:before="240" w:after="360"/>
            </w:pPr>
            <w:r>
              <w:t>Signature:…………………………………………</w:t>
            </w:r>
          </w:p>
        </w:tc>
      </w:tr>
      <w:tr w:rsidR="00F400FD" w:rsidTr="00F400FD">
        <w:tc>
          <w:tcPr>
            <w:tcW w:w="4384" w:type="dxa"/>
            <w:gridSpan w:val="2"/>
          </w:tcPr>
          <w:p w:rsidR="00F400FD" w:rsidRDefault="00F400FD" w:rsidP="00F400FD">
            <w:pPr>
              <w:pStyle w:val="Body"/>
              <w:spacing w:before="240" w:after="360"/>
            </w:pPr>
            <w:r>
              <w:t>Name:……………………………………………..</w:t>
            </w:r>
          </w:p>
        </w:tc>
        <w:tc>
          <w:tcPr>
            <w:tcW w:w="4337" w:type="dxa"/>
            <w:gridSpan w:val="2"/>
          </w:tcPr>
          <w:p w:rsidR="00F400FD" w:rsidRDefault="00F400FD" w:rsidP="00F400FD">
            <w:pPr>
              <w:pStyle w:val="Body"/>
              <w:spacing w:before="240" w:after="360"/>
            </w:pPr>
            <w:r>
              <w:t>Name:……………………………………………..</w:t>
            </w:r>
          </w:p>
        </w:tc>
      </w:tr>
      <w:tr w:rsidR="00F400FD" w:rsidTr="00F400FD">
        <w:tc>
          <w:tcPr>
            <w:tcW w:w="4384" w:type="dxa"/>
            <w:gridSpan w:val="2"/>
          </w:tcPr>
          <w:p w:rsidR="00F400FD" w:rsidRDefault="00F400FD" w:rsidP="00F400FD">
            <w:pPr>
              <w:pStyle w:val="Body"/>
              <w:spacing w:before="240" w:after="360"/>
            </w:pPr>
            <w:r>
              <w:t>Position:……………………………………………</w:t>
            </w:r>
          </w:p>
        </w:tc>
        <w:tc>
          <w:tcPr>
            <w:tcW w:w="4337" w:type="dxa"/>
            <w:gridSpan w:val="2"/>
          </w:tcPr>
          <w:p w:rsidR="00F400FD" w:rsidRDefault="00F400FD" w:rsidP="00E43F48">
            <w:pPr>
              <w:pStyle w:val="Body"/>
              <w:spacing w:before="240" w:after="360"/>
            </w:pPr>
            <w:r>
              <w:t>Position:…………………………………………..</w:t>
            </w:r>
          </w:p>
        </w:tc>
      </w:tr>
      <w:tr w:rsidR="00F400FD" w:rsidTr="00F400FD">
        <w:tc>
          <w:tcPr>
            <w:tcW w:w="4384" w:type="dxa"/>
            <w:gridSpan w:val="2"/>
          </w:tcPr>
          <w:p w:rsidR="00F400FD" w:rsidRDefault="00F400FD" w:rsidP="00E43F48">
            <w:pPr>
              <w:pStyle w:val="Body"/>
              <w:spacing w:before="240" w:after="360"/>
            </w:pPr>
            <w:r>
              <w:t>Date:……………………………………………….</w:t>
            </w:r>
          </w:p>
        </w:tc>
        <w:tc>
          <w:tcPr>
            <w:tcW w:w="4337" w:type="dxa"/>
            <w:gridSpan w:val="2"/>
          </w:tcPr>
          <w:p w:rsidR="00F400FD" w:rsidRDefault="00F400FD" w:rsidP="00E43F48">
            <w:pPr>
              <w:pStyle w:val="Body"/>
              <w:spacing w:before="240" w:after="360"/>
            </w:pPr>
            <w:r>
              <w:t>Date:………………………………………………</w:t>
            </w:r>
          </w:p>
        </w:tc>
      </w:tr>
    </w:tbl>
    <w:p w:rsidR="00456874" w:rsidRDefault="00456874" w:rsidP="00E058E2">
      <w:pPr>
        <w:pStyle w:val="Body"/>
      </w:pPr>
    </w:p>
    <w:p w:rsidR="00E058E2" w:rsidRDefault="00E058E2" w:rsidP="00E058E2">
      <w:pPr>
        <w:pStyle w:val="Body"/>
      </w:pPr>
    </w:p>
    <w:p w:rsidR="008944D2" w:rsidRDefault="008944D2" w:rsidP="00E058E2">
      <w:pPr>
        <w:pStyle w:val="Body"/>
      </w:pPr>
    </w:p>
    <w:sectPr w:rsidR="008944D2" w:rsidSect="00CE1607">
      <w:footerReference w:type="default" r:id="rId7"/>
      <w:headerReference w:type="first" r:id="rId8"/>
      <w:footerReference w:type="first" r:id="rId9"/>
      <w:pgSz w:w="11907" w:h="16840" w:code="9"/>
      <w:pgMar w:top="1418" w:right="1701" w:bottom="1418" w:left="1701" w:header="709" w:footer="709"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8E2" w:rsidRPr="004D3114" w:rsidRDefault="00E058E2" w:rsidP="004D3114">
      <w:r w:rsidRPr="004D3114">
        <w:separator/>
      </w:r>
    </w:p>
  </w:endnote>
  <w:endnote w:type="continuationSeparator" w:id="0">
    <w:p w:rsidR="00E058E2" w:rsidRPr="004D3114" w:rsidRDefault="00E058E2"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EA78A2" w:rsidP="00CF1A66">
    <w:pPr>
      <w:pStyle w:val="Footer"/>
      <w:tabs>
        <w:tab w:val="clear" w:pos="4320"/>
        <w:tab w:val="clear" w:pos="8640"/>
        <w:tab w:val="center" w:pos="4253"/>
        <w:tab w:val="right" w:pos="8505"/>
      </w:tabs>
    </w:pPr>
    <w:r>
      <w:t xml:space="preserve">SCHEDULE 17 </w:t>
    </w:r>
    <w:r w:rsidR="004977E3">
      <w:t>–</w:t>
    </w:r>
    <w:r>
      <w:t xml:space="preserve"> CHANGE CONTROL PROCEDURE</w:t>
    </w:r>
    <w:r w:rsidR="0054649C" w:rsidRPr="004D3114">
      <w:tab/>
    </w:r>
    <w:r w:rsidR="00A32D6B">
      <w:tab/>
    </w:r>
    <w:r w:rsidR="005331C2">
      <w:fldChar w:fldCharType="begin"/>
    </w:r>
    <w:r w:rsidR="005331C2">
      <w:instrText xml:space="preserve">  PAGE \* MERGEFORMAT </w:instrText>
    </w:r>
    <w:r w:rsidR="005331C2">
      <w:fldChar w:fldCharType="separate"/>
    </w:r>
    <w:r w:rsidR="00A52C05">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6" w:name="FooterDiffFirstPage"/>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8E2" w:rsidRPr="004D3114" w:rsidRDefault="00E058E2" w:rsidP="004D3114">
      <w:r w:rsidRPr="004D3114">
        <w:separator/>
      </w:r>
    </w:p>
  </w:footnote>
  <w:footnote w:type="continuationSeparator" w:id="0">
    <w:p w:rsidR="00E058E2" w:rsidRPr="004D3114" w:rsidRDefault="00E058E2"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5" w:name="HeaderDiffFirstPage"/>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E058E2"/>
    <w:rsid w:val="00006847"/>
    <w:rsid w:val="00035E23"/>
    <w:rsid w:val="000422F7"/>
    <w:rsid w:val="00075377"/>
    <w:rsid w:val="00097C6A"/>
    <w:rsid w:val="000D3D3E"/>
    <w:rsid w:val="0012272A"/>
    <w:rsid w:val="00171A7D"/>
    <w:rsid w:val="001767E4"/>
    <w:rsid w:val="001A400D"/>
    <w:rsid w:val="001B54B5"/>
    <w:rsid w:val="001F3E6E"/>
    <w:rsid w:val="002015EA"/>
    <w:rsid w:val="00226DFF"/>
    <w:rsid w:val="00252B56"/>
    <w:rsid w:val="002729EA"/>
    <w:rsid w:val="00284771"/>
    <w:rsid w:val="002B6116"/>
    <w:rsid w:val="002B6B1C"/>
    <w:rsid w:val="002B7A44"/>
    <w:rsid w:val="002C7F7F"/>
    <w:rsid w:val="002D3B82"/>
    <w:rsid w:val="003068E5"/>
    <w:rsid w:val="00315D8A"/>
    <w:rsid w:val="00316ABF"/>
    <w:rsid w:val="00354CAD"/>
    <w:rsid w:val="003636A3"/>
    <w:rsid w:val="00382243"/>
    <w:rsid w:val="003A3B26"/>
    <w:rsid w:val="003A6DDA"/>
    <w:rsid w:val="003D6E62"/>
    <w:rsid w:val="003F21F7"/>
    <w:rsid w:val="003F7F78"/>
    <w:rsid w:val="00411174"/>
    <w:rsid w:val="00412D5D"/>
    <w:rsid w:val="004318CD"/>
    <w:rsid w:val="00440D5E"/>
    <w:rsid w:val="00454E60"/>
    <w:rsid w:val="00456874"/>
    <w:rsid w:val="004576CE"/>
    <w:rsid w:val="00461540"/>
    <w:rsid w:val="004977E3"/>
    <w:rsid w:val="004A0939"/>
    <w:rsid w:val="004A2D46"/>
    <w:rsid w:val="004C29B7"/>
    <w:rsid w:val="004D3114"/>
    <w:rsid w:val="004D51BB"/>
    <w:rsid w:val="00521437"/>
    <w:rsid w:val="00527138"/>
    <w:rsid w:val="005331C2"/>
    <w:rsid w:val="0054073D"/>
    <w:rsid w:val="005429DC"/>
    <w:rsid w:val="0054649C"/>
    <w:rsid w:val="0056297E"/>
    <w:rsid w:val="00566434"/>
    <w:rsid w:val="00571A01"/>
    <w:rsid w:val="005A34A5"/>
    <w:rsid w:val="005A56F2"/>
    <w:rsid w:val="005E1CED"/>
    <w:rsid w:val="00603C56"/>
    <w:rsid w:val="00615536"/>
    <w:rsid w:val="00655C66"/>
    <w:rsid w:val="00675F77"/>
    <w:rsid w:val="006A266D"/>
    <w:rsid w:val="006A2BBC"/>
    <w:rsid w:val="006A42AF"/>
    <w:rsid w:val="006C3A73"/>
    <w:rsid w:val="006F529D"/>
    <w:rsid w:val="00733B2C"/>
    <w:rsid w:val="00752448"/>
    <w:rsid w:val="00785D4A"/>
    <w:rsid w:val="007B42E0"/>
    <w:rsid w:val="007B4403"/>
    <w:rsid w:val="007D06AF"/>
    <w:rsid w:val="007D4FCE"/>
    <w:rsid w:val="007F0895"/>
    <w:rsid w:val="008074C1"/>
    <w:rsid w:val="00834675"/>
    <w:rsid w:val="0086642A"/>
    <w:rsid w:val="00871560"/>
    <w:rsid w:val="0088098D"/>
    <w:rsid w:val="00881E0F"/>
    <w:rsid w:val="00884507"/>
    <w:rsid w:val="008944D2"/>
    <w:rsid w:val="008B2143"/>
    <w:rsid w:val="009031ED"/>
    <w:rsid w:val="00916FC1"/>
    <w:rsid w:val="0091763B"/>
    <w:rsid w:val="009218E0"/>
    <w:rsid w:val="00922C53"/>
    <w:rsid w:val="00924E51"/>
    <w:rsid w:val="00930CAC"/>
    <w:rsid w:val="00951436"/>
    <w:rsid w:val="009647E1"/>
    <w:rsid w:val="00966017"/>
    <w:rsid w:val="009B6341"/>
    <w:rsid w:val="009D536F"/>
    <w:rsid w:val="009E71BB"/>
    <w:rsid w:val="00A32D6B"/>
    <w:rsid w:val="00A52C05"/>
    <w:rsid w:val="00A71E59"/>
    <w:rsid w:val="00AB34F1"/>
    <w:rsid w:val="00AB358E"/>
    <w:rsid w:val="00AE4079"/>
    <w:rsid w:val="00AF14B2"/>
    <w:rsid w:val="00AF508C"/>
    <w:rsid w:val="00B42373"/>
    <w:rsid w:val="00B67430"/>
    <w:rsid w:val="00B85A2E"/>
    <w:rsid w:val="00BB39CA"/>
    <w:rsid w:val="00BC3745"/>
    <w:rsid w:val="00BC5F75"/>
    <w:rsid w:val="00BD6FFD"/>
    <w:rsid w:val="00C104A6"/>
    <w:rsid w:val="00C22AED"/>
    <w:rsid w:val="00C43164"/>
    <w:rsid w:val="00C45AF1"/>
    <w:rsid w:val="00C642C2"/>
    <w:rsid w:val="00CB34AC"/>
    <w:rsid w:val="00CB3AF9"/>
    <w:rsid w:val="00CC0144"/>
    <w:rsid w:val="00CC6937"/>
    <w:rsid w:val="00CE1607"/>
    <w:rsid w:val="00CE28FF"/>
    <w:rsid w:val="00CF1A66"/>
    <w:rsid w:val="00CF63A4"/>
    <w:rsid w:val="00D32D61"/>
    <w:rsid w:val="00D4113F"/>
    <w:rsid w:val="00D41B3F"/>
    <w:rsid w:val="00D54E92"/>
    <w:rsid w:val="00D6038C"/>
    <w:rsid w:val="00D71979"/>
    <w:rsid w:val="00D772F9"/>
    <w:rsid w:val="00DC0907"/>
    <w:rsid w:val="00E058E2"/>
    <w:rsid w:val="00E06D93"/>
    <w:rsid w:val="00E1460A"/>
    <w:rsid w:val="00E336E0"/>
    <w:rsid w:val="00E446B9"/>
    <w:rsid w:val="00E45120"/>
    <w:rsid w:val="00E516F9"/>
    <w:rsid w:val="00E51ABA"/>
    <w:rsid w:val="00E81F97"/>
    <w:rsid w:val="00EA733E"/>
    <w:rsid w:val="00EA78A2"/>
    <w:rsid w:val="00EB2EB4"/>
    <w:rsid w:val="00EC3E0A"/>
    <w:rsid w:val="00EC4920"/>
    <w:rsid w:val="00ED0BE3"/>
    <w:rsid w:val="00EF3733"/>
    <w:rsid w:val="00F023D6"/>
    <w:rsid w:val="00F0278B"/>
    <w:rsid w:val="00F20E75"/>
    <w:rsid w:val="00F400FD"/>
    <w:rsid w:val="00F570C7"/>
    <w:rsid w:val="00F97C6D"/>
    <w:rsid w:val="00FA0EED"/>
    <w:rsid w:val="00FC1E93"/>
    <w:rsid w:val="00FF0433"/>
    <w:rsid w:val="00FF42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02C9D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E2"/>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E058E2"/>
    <w:pPr>
      <w:spacing w:after="240"/>
    </w:pPr>
  </w:style>
  <w:style w:type="paragraph" w:customStyle="1" w:styleId="Body1">
    <w:name w:val="Body 1"/>
    <w:basedOn w:val="Body"/>
    <w:uiPriority w:val="99"/>
    <w:rsid w:val="00E058E2"/>
    <w:pPr>
      <w:ind w:left="851"/>
    </w:pPr>
  </w:style>
  <w:style w:type="paragraph" w:customStyle="1" w:styleId="Level1">
    <w:name w:val="Level 1"/>
    <w:basedOn w:val="Body1"/>
    <w:uiPriority w:val="99"/>
    <w:rsid w:val="00E058E2"/>
    <w:pPr>
      <w:numPr>
        <w:numId w:val="6"/>
      </w:numPr>
      <w:outlineLvl w:val="0"/>
    </w:pPr>
  </w:style>
  <w:style w:type="character" w:customStyle="1" w:styleId="Level1asHeadingtext">
    <w:name w:val="Level 1 as Heading (text)"/>
    <w:basedOn w:val="DefaultParagraphFont"/>
    <w:uiPriority w:val="99"/>
    <w:rsid w:val="00E058E2"/>
    <w:rPr>
      <w:b/>
      <w:bCs/>
      <w:caps/>
    </w:rPr>
  </w:style>
  <w:style w:type="paragraph" w:customStyle="1" w:styleId="Body2">
    <w:name w:val="Body 2"/>
    <w:basedOn w:val="Body"/>
    <w:uiPriority w:val="99"/>
    <w:rsid w:val="00E058E2"/>
    <w:pPr>
      <w:ind w:left="851"/>
    </w:pPr>
  </w:style>
  <w:style w:type="paragraph" w:customStyle="1" w:styleId="Level2">
    <w:name w:val="Level 2"/>
    <w:basedOn w:val="Body2"/>
    <w:uiPriority w:val="99"/>
    <w:rsid w:val="00E058E2"/>
    <w:pPr>
      <w:numPr>
        <w:ilvl w:val="1"/>
        <w:numId w:val="6"/>
      </w:numPr>
      <w:outlineLvl w:val="1"/>
    </w:pPr>
  </w:style>
  <w:style w:type="character" w:customStyle="1" w:styleId="Level2asHeadingtext">
    <w:name w:val="Level 2 as Heading (text)"/>
    <w:basedOn w:val="DefaultParagraphFont"/>
    <w:uiPriority w:val="99"/>
    <w:rsid w:val="00E058E2"/>
    <w:rPr>
      <w:b/>
      <w:bCs/>
    </w:rPr>
  </w:style>
  <w:style w:type="paragraph" w:customStyle="1" w:styleId="Body3">
    <w:name w:val="Body 3"/>
    <w:basedOn w:val="Body"/>
    <w:uiPriority w:val="99"/>
    <w:rsid w:val="00E058E2"/>
    <w:pPr>
      <w:ind w:left="1702"/>
    </w:pPr>
  </w:style>
  <w:style w:type="paragraph" w:customStyle="1" w:styleId="Level3">
    <w:name w:val="Level 3"/>
    <w:basedOn w:val="Body3"/>
    <w:uiPriority w:val="99"/>
    <w:rsid w:val="00E058E2"/>
    <w:pPr>
      <w:numPr>
        <w:ilvl w:val="2"/>
        <w:numId w:val="6"/>
      </w:numPr>
      <w:outlineLvl w:val="2"/>
    </w:pPr>
  </w:style>
  <w:style w:type="character" w:customStyle="1" w:styleId="Level3asHeadingtext">
    <w:name w:val="Level 3 as Heading (text)"/>
    <w:basedOn w:val="DefaultParagraphFont"/>
    <w:uiPriority w:val="99"/>
    <w:rsid w:val="00E058E2"/>
    <w:rPr>
      <w:b/>
      <w:bCs/>
    </w:rPr>
  </w:style>
  <w:style w:type="paragraph" w:customStyle="1" w:styleId="Body4">
    <w:name w:val="Body 4"/>
    <w:basedOn w:val="Body"/>
    <w:uiPriority w:val="99"/>
    <w:rsid w:val="00E058E2"/>
    <w:pPr>
      <w:ind w:left="2553"/>
    </w:pPr>
  </w:style>
  <w:style w:type="paragraph" w:customStyle="1" w:styleId="Level4">
    <w:name w:val="Level 4"/>
    <w:basedOn w:val="Body4"/>
    <w:uiPriority w:val="99"/>
    <w:rsid w:val="00E058E2"/>
    <w:pPr>
      <w:numPr>
        <w:ilvl w:val="3"/>
        <w:numId w:val="6"/>
      </w:numPr>
      <w:outlineLvl w:val="3"/>
    </w:pPr>
  </w:style>
  <w:style w:type="paragraph" w:customStyle="1" w:styleId="Body5">
    <w:name w:val="Body 5"/>
    <w:basedOn w:val="Body"/>
    <w:uiPriority w:val="99"/>
    <w:rsid w:val="00E058E2"/>
    <w:pPr>
      <w:ind w:left="3404"/>
    </w:pPr>
  </w:style>
  <w:style w:type="paragraph" w:customStyle="1" w:styleId="Level5">
    <w:name w:val="Level 5"/>
    <w:basedOn w:val="Body5"/>
    <w:uiPriority w:val="99"/>
    <w:rsid w:val="00E058E2"/>
    <w:pPr>
      <w:numPr>
        <w:ilvl w:val="4"/>
        <w:numId w:val="6"/>
      </w:numPr>
      <w:outlineLvl w:val="4"/>
    </w:pPr>
  </w:style>
  <w:style w:type="paragraph" w:customStyle="1" w:styleId="Body6">
    <w:name w:val="Body 6"/>
    <w:basedOn w:val="Body"/>
    <w:uiPriority w:val="99"/>
    <w:rsid w:val="00E058E2"/>
    <w:pPr>
      <w:ind w:left="4255"/>
    </w:pPr>
  </w:style>
  <w:style w:type="paragraph" w:customStyle="1" w:styleId="Level6">
    <w:name w:val="Level 6"/>
    <w:basedOn w:val="Body6"/>
    <w:uiPriority w:val="99"/>
    <w:rsid w:val="00E058E2"/>
    <w:pPr>
      <w:numPr>
        <w:ilvl w:val="5"/>
        <w:numId w:val="6"/>
      </w:numPr>
      <w:outlineLvl w:val="5"/>
    </w:pPr>
  </w:style>
  <w:style w:type="paragraph" w:customStyle="1" w:styleId="Bullet1">
    <w:name w:val="Bullet 1"/>
    <w:basedOn w:val="Body"/>
    <w:uiPriority w:val="99"/>
    <w:rsid w:val="00E058E2"/>
    <w:pPr>
      <w:numPr>
        <w:numId w:val="10"/>
      </w:numPr>
      <w:outlineLvl w:val="0"/>
    </w:pPr>
  </w:style>
  <w:style w:type="paragraph" w:customStyle="1" w:styleId="Bullet2">
    <w:name w:val="Bullet 2"/>
    <w:basedOn w:val="Body"/>
    <w:uiPriority w:val="99"/>
    <w:rsid w:val="00E058E2"/>
    <w:pPr>
      <w:numPr>
        <w:ilvl w:val="1"/>
        <w:numId w:val="10"/>
      </w:numPr>
      <w:outlineLvl w:val="1"/>
    </w:pPr>
  </w:style>
  <w:style w:type="paragraph" w:customStyle="1" w:styleId="Bullet3">
    <w:name w:val="Bullet 3"/>
    <w:basedOn w:val="Body"/>
    <w:uiPriority w:val="99"/>
    <w:rsid w:val="00E058E2"/>
    <w:pPr>
      <w:numPr>
        <w:ilvl w:val="2"/>
        <w:numId w:val="10"/>
      </w:numPr>
      <w:outlineLvl w:val="2"/>
    </w:pPr>
  </w:style>
  <w:style w:type="paragraph" w:customStyle="1" w:styleId="Bullet4">
    <w:name w:val="Bullet 4"/>
    <w:basedOn w:val="Body"/>
    <w:uiPriority w:val="99"/>
    <w:rsid w:val="00E058E2"/>
    <w:pPr>
      <w:numPr>
        <w:ilvl w:val="3"/>
        <w:numId w:val="10"/>
      </w:numPr>
      <w:outlineLvl w:val="3"/>
    </w:pPr>
  </w:style>
  <w:style w:type="paragraph" w:customStyle="1" w:styleId="Appendix">
    <w:name w:val="Appendix #"/>
    <w:basedOn w:val="Body"/>
    <w:next w:val="SubHeading"/>
    <w:uiPriority w:val="99"/>
    <w:rsid w:val="00E058E2"/>
    <w:pPr>
      <w:keepNext/>
      <w:keepLines/>
      <w:numPr>
        <w:ilvl w:val="1"/>
        <w:numId w:val="14"/>
      </w:numPr>
      <w:jc w:val="center"/>
    </w:pPr>
    <w:rPr>
      <w:b/>
      <w:bCs/>
    </w:rPr>
  </w:style>
  <w:style w:type="paragraph" w:customStyle="1" w:styleId="MainHeading">
    <w:name w:val="Main Heading"/>
    <w:basedOn w:val="Body"/>
    <w:uiPriority w:val="99"/>
    <w:rsid w:val="00E058E2"/>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E058E2"/>
    <w:pPr>
      <w:keepNext/>
      <w:keepLines/>
      <w:numPr>
        <w:ilvl w:val="2"/>
        <w:numId w:val="14"/>
      </w:numPr>
      <w:jc w:val="center"/>
    </w:pPr>
  </w:style>
  <w:style w:type="paragraph" w:customStyle="1" w:styleId="Schedule">
    <w:name w:val="Schedule #"/>
    <w:basedOn w:val="Body"/>
    <w:next w:val="SubHeading"/>
    <w:uiPriority w:val="99"/>
    <w:rsid w:val="00E058E2"/>
    <w:pPr>
      <w:keepNext/>
      <w:keepLines/>
      <w:numPr>
        <w:numId w:val="14"/>
      </w:numPr>
      <w:jc w:val="center"/>
    </w:pPr>
    <w:rPr>
      <w:b/>
      <w:bCs/>
    </w:rPr>
  </w:style>
  <w:style w:type="paragraph" w:customStyle="1" w:styleId="SubHeading">
    <w:name w:val="Sub Heading"/>
    <w:basedOn w:val="Body"/>
    <w:next w:val="Body"/>
    <w:uiPriority w:val="99"/>
    <w:rsid w:val="00E058E2"/>
    <w:pPr>
      <w:keepNext/>
      <w:keepLines/>
      <w:numPr>
        <w:numId w:val="15"/>
      </w:numPr>
      <w:jc w:val="center"/>
    </w:pPr>
    <w:rPr>
      <w:b/>
      <w:bCs/>
      <w:caps/>
    </w:rPr>
  </w:style>
  <w:style w:type="table" w:styleId="TableGrid">
    <w:name w:val="Table Grid"/>
    <w:basedOn w:val="TableNormal"/>
    <w:rsid w:val="00E0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429DC"/>
    <w:rPr>
      <w:rFonts w:ascii="Tahoma" w:hAnsi="Tahoma" w:cs="Tahoma"/>
      <w:sz w:val="16"/>
      <w:szCs w:val="16"/>
    </w:rPr>
  </w:style>
  <w:style w:type="character" w:customStyle="1" w:styleId="BalloonTextChar">
    <w:name w:val="Balloon Text Char"/>
    <w:basedOn w:val="DefaultParagraphFont"/>
    <w:link w:val="BalloonText"/>
    <w:rsid w:val="005429DC"/>
    <w:rPr>
      <w:rFonts w:ascii="Tahoma" w:eastAsia="Arial" w:hAnsi="Tahoma" w:cs="Tahoma"/>
      <w:sz w:val="16"/>
      <w:szCs w:val="16"/>
    </w:rPr>
  </w:style>
  <w:style w:type="character" w:styleId="CommentReference">
    <w:name w:val="annotation reference"/>
    <w:basedOn w:val="DefaultParagraphFont"/>
    <w:rsid w:val="0054073D"/>
    <w:rPr>
      <w:sz w:val="16"/>
      <w:szCs w:val="16"/>
    </w:rPr>
  </w:style>
  <w:style w:type="paragraph" w:styleId="CommentSubject">
    <w:name w:val="annotation subject"/>
    <w:basedOn w:val="CommentText"/>
    <w:next w:val="CommentText"/>
    <w:link w:val="CommentSubjectChar"/>
    <w:rsid w:val="0054073D"/>
    <w:rPr>
      <w:b/>
      <w:bCs/>
    </w:rPr>
  </w:style>
  <w:style w:type="character" w:customStyle="1" w:styleId="CommentSubjectChar">
    <w:name w:val="Comment Subject Char"/>
    <w:basedOn w:val="CommentTextChar"/>
    <w:link w:val="CommentSubject"/>
    <w:rsid w:val="0054073D"/>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A4 Document.dotx</Template>
  <TotalTime>0</TotalTime>
  <Pages>9</Pages>
  <Words>2736</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2019-10-16T11:02:00Z</dcterms:created>
  <dcterms:modified xsi:type="dcterms:W3CDTF">2019-10-24T10:35:00Z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107781249.2\cr22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